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DA1168" w14:textId="77777777" w:rsidR="00BB464D" w:rsidRPr="00C12823" w:rsidRDefault="00BB464D" w:rsidP="008C207F">
      <w:pPr>
        <w:spacing w:after="0" w:line="240" w:lineRule="auto"/>
        <w:jc w:val="center"/>
        <w:rPr>
          <w:rFonts w:cs="Calibri"/>
          <w:bCs/>
          <w:sz w:val="24"/>
          <w:szCs w:val="24"/>
        </w:rPr>
      </w:pPr>
    </w:p>
    <w:p w14:paraId="791F0217" w14:textId="37FC0F0C" w:rsidR="00A63563" w:rsidRPr="00C12823" w:rsidRDefault="00A63563" w:rsidP="008C207F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C12823">
        <w:rPr>
          <w:rFonts w:cs="Calibri"/>
          <w:b/>
          <w:sz w:val="24"/>
          <w:szCs w:val="24"/>
        </w:rPr>
        <w:t xml:space="preserve">PROCESO </w:t>
      </w:r>
      <w:r w:rsidR="002E0F5A" w:rsidRPr="00C12823">
        <w:rPr>
          <w:rFonts w:cs="Calibri"/>
          <w:b/>
          <w:sz w:val="24"/>
          <w:szCs w:val="24"/>
        </w:rPr>
        <w:t>DE GESTIÓN DE</w:t>
      </w:r>
      <w:r w:rsidR="00B53D0D" w:rsidRPr="00C12823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C12823" w:rsidRDefault="00A63563" w:rsidP="008C207F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C12823">
        <w:rPr>
          <w:rFonts w:cs="Calibri"/>
          <w:b/>
          <w:sz w:val="24"/>
          <w:szCs w:val="24"/>
        </w:rPr>
        <w:t xml:space="preserve">FORMATO </w:t>
      </w:r>
      <w:r w:rsidR="00B53D0D" w:rsidRPr="00C12823">
        <w:rPr>
          <w:rFonts w:cs="Calibri"/>
          <w:b/>
          <w:sz w:val="24"/>
          <w:szCs w:val="24"/>
        </w:rPr>
        <w:t>GUÍA DE APRENDIZAJE</w:t>
      </w:r>
    </w:p>
    <w:p w14:paraId="26976494" w14:textId="77777777" w:rsidR="00BB464D" w:rsidRPr="00C12823" w:rsidRDefault="00BB464D" w:rsidP="008C207F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65322F1D" w14:textId="14AA6DF9" w:rsidR="00B53D0D" w:rsidRPr="00C12823" w:rsidRDefault="003605B2" w:rsidP="008C207F">
      <w:pPr>
        <w:spacing w:line="240" w:lineRule="auto"/>
        <w:jc w:val="both"/>
        <w:rPr>
          <w:rFonts w:cs="Calibri"/>
          <w:b/>
          <w:sz w:val="24"/>
          <w:szCs w:val="24"/>
        </w:rPr>
      </w:pPr>
      <w:r w:rsidRPr="00C12823">
        <w:rPr>
          <w:rFonts w:cs="Calibri"/>
          <w:b/>
          <w:sz w:val="24"/>
          <w:szCs w:val="24"/>
        </w:rPr>
        <w:t xml:space="preserve">1. </w:t>
      </w:r>
      <w:r w:rsidR="00B53D0D" w:rsidRPr="00C12823">
        <w:rPr>
          <w:rFonts w:cs="Calibri"/>
          <w:b/>
          <w:sz w:val="24"/>
          <w:szCs w:val="24"/>
        </w:rPr>
        <w:t>IDENTIFICACIÓN DE LA GUIA DE APRENDIZAJE</w:t>
      </w:r>
    </w:p>
    <w:p w14:paraId="5146533C" w14:textId="267373B4" w:rsidR="00B53D0D" w:rsidRPr="00C12823" w:rsidRDefault="00B53D0D" w:rsidP="004D63B7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Calibri" w:hAnsi="Calibri" w:cs="Calibri"/>
          <w:bCs/>
          <w:sz w:val="24"/>
          <w:szCs w:val="24"/>
        </w:rPr>
      </w:pPr>
      <w:r w:rsidRPr="00C12823">
        <w:rPr>
          <w:rFonts w:ascii="Calibri" w:hAnsi="Calibri" w:cs="Calibri"/>
          <w:bCs/>
          <w:sz w:val="24"/>
          <w:szCs w:val="24"/>
        </w:rPr>
        <w:t>Denominación del Programa de Formación:</w:t>
      </w:r>
      <w:r w:rsidR="00C529C5" w:rsidRPr="00C12823">
        <w:rPr>
          <w:rFonts w:ascii="Calibri" w:hAnsi="Calibri" w:cs="Calibri"/>
          <w:bCs/>
          <w:sz w:val="24"/>
          <w:szCs w:val="24"/>
        </w:rPr>
        <w:t xml:space="preserve"> </w:t>
      </w:r>
      <w:r w:rsidR="00DF0587" w:rsidRPr="00DF0587">
        <w:rPr>
          <w:rFonts w:ascii="Calibri" w:hAnsi="Calibri" w:cs="Calibri"/>
          <w:bCs/>
          <w:sz w:val="24"/>
          <w:szCs w:val="24"/>
        </w:rPr>
        <w:t>FORMULACION Y EVALUACION DE PROYECTOS</w:t>
      </w:r>
    </w:p>
    <w:p w14:paraId="146255EE" w14:textId="77777777" w:rsidR="00DF0587" w:rsidRDefault="00B53D0D" w:rsidP="003C1AAD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Calibri" w:hAnsi="Calibri" w:cs="Calibri"/>
          <w:bCs/>
          <w:sz w:val="24"/>
          <w:szCs w:val="24"/>
        </w:rPr>
      </w:pPr>
      <w:r w:rsidRPr="00DF0587">
        <w:rPr>
          <w:rFonts w:ascii="Calibri" w:hAnsi="Calibri" w:cs="Calibri"/>
          <w:bCs/>
          <w:sz w:val="24"/>
          <w:szCs w:val="24"/>
        </w:rPr>
        <w:t>Código del Programa de Formación:</w:t>
      </w:r>
      <w:r w:rsidR="00C529C5" w:rsidRPr="00DF0587">
        <w:rPr>
          <w:rFonts w:ascii="Calibri" w:hAnsi="Calibri" w:cs="Calibri"/>
          <w:bCs/>
          <w:sz w:val="24"/>
          <w:szCs w:val="24"/>
        </w:rPr>
        <w:t xml:space="preserve"> </w:t>
      </w:r>
      <w:r w:rsidR="00DF0587" w:rsidRPr="00DF0587">
        <w:rPr>
          <w:rFonts w:ascii="Calibri" w:hAnsi="Calibri" w:cs="Calibri"/>
          <w:bCs/>
          <w:sz w:val="24"/>
          <w:szCs w:val="24"/>
        </w:rPr>
        <w:t>12210015 v 1</w:t>
      </w:r>
    </w:p>
    <w:p w14:paraId="5ABB6B05" w14:textId="14DA43A9" w:rsidR="00B53D0D" w:rsidRPr="00DF0587" w:rsidRDefault="00B53D0D" w:rsidP="003C1AAD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Calibri" w:hAnsi="Calibri" w:cs="Calibri"/>
          <w:bCs/>
          <w:sz w:val="24"/>
          <w:szCs w:val="24"/>
        </w:rPr>
      </w:pPr>
      <w:r w:rsidRPr="00DF0587">
        <w:rPr>
          <w:rFonts w:ascii="Calibri" w:hAnsi="Calibri" w:cs="Calibri"/>
          <w:bCs/>
          <w:sz w:val="24"/>
          <w:szCs w:val="24"/>
        </w:rPr>
        <w:t xml:space="preserve">Nombre del Proyecto </w:t>
      </w:r>
      <w:r w:rsidR="00E54187" w:rsidRPr="00DF0587">
        <w:rPr>
          <w:rFonts w:ascii="Calibri" w:hAnsi="Calibri" w:cs="Calibri"/>
          <w:bCs/>
          <w:sz w:val="24"/>
          <w:szCs w:val="24"/>
        </w:rPr>
        <w:t xml:space="preserve">Formativo </w:t>
      </w:r>
      <w:r w:rsidR="24891A0C" w:rsidRPr="00DF0587">
        <w:rPr>
          <w:rFonts w:ascii="Calibri" w:hAnsi="Calibri" w:cs="Calibri"/>
          <w:bCs/>
          <w:sz w:val="24"/>
          <w:szCs w:val="24"/>
        </w:rPr>
        <w:t>(si</w:t>
      </w:r>
      <w:r w:rsidRPr="00DF0587">
        <w:rPr>
          <w:rFonts w:ascii="Calibri" w:hAnsi="Calibri" w:cs="Calibri"/>
          <w:bCs/>
          <w:sz w:val="24"/>
          <w:szCs w:val="24"/>
        </w:rPr>
        <w:t xml:space="preserve"> </w:t>
      </w:r>
      <w:r w:rsidR="00F51763" w:rsidRPr="00DF0587">
        <w:rPr>
          <w:rFonts w:ascii="Calibri" w:hAnsi="Calibri" w:cs="Calibri"/>
          <w:bCs/>
          <w:sz w:val="24"/>
          <w:szCs w:val="24"/>
        </w:rPr>
        <w:t>aplica</w:t>
      </w:r>
      <w:r w:rsidRPr="00DF0587">
        <w:rPr>
          <w:rFonts w:ascii="Calibri" w:hAnsi="Calibri" w:cs="Calibri"/>
          <w:bCs/>
          <w:sz w:val="24"/>
          <w:szCs w:val="24"/>
        </w:rPr>
        <w:t>)</w:t>
      </w:r>
      <w:r w:rsidR="00F51763" w:rsidRPr="00DF0587">
        <w:rPr>
          <w:rFonts w:ascii="Calibri" w:hAnsi="Calibri" w:cs="Calibri"/>
          <w:bCs/>
          <w:sz w:val="24"/>
          <w:szCs w:val="24"/>
        </w:rPr>
        <w:t>:</w:t>
      </w:r>
      <w:r w:rsidR="00C529C5" w:rsidRPr="00DF0587">
        <w:rPr>
          <w:rFonts w:ascii="Calibri" w:hAnsi="Calibri" w:cs="Calibri"/>
          <w:bCs/>
          <w:sz w:val="24"/>
          <w:szCs w:val="24"/>
        </w:rPr>
        <w:t xml:space="preserve"> N/A</w:t>
      </w:r>
    </w:p>
    <w:p w14:paraId="63058BFC" w14:textId="3E10E946" w:rsidR="00B53D0D" w:rsidRPr="00C12823" w:rsidRDefault="00B53D0D" w:rsidP="004D63B7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Calibri" w:hAnsi="Calibri" w:cs="Calibri"/>
          <w:bCs/>
          <w:sz w:val="24"/>
          <w:szCs w:val="24"/>
        </w:rPr>
      </w:pPr>
      <w:r w:rsidRPr="00C12823">
        <w:rPr>
          <w:rFonts w:ascii="Calibri" w:hAnsi="Calibri" w:cs="Calibri"/>
          <w:bCs/>
          <w:sz w:val="24"/>
          <w:szCs w:val="24"/>
        </w:rPr>
        <w:t xml:space="preserve">Fase del Proyecto </w:t>
      </w:r>
      <w:r w:rsidR="7A59C7AB" w:rsidRPr="00C12823">
        <w:rPr>
          <w:rFonts w:ascii="Calibri" w:hAnsi="Calibri" w:cs="Calibri"/>
          <w:bCs/>
          <w:sz w:val="24"/>
          <w:szCs w:val="24"/>
        </w:rPr>
        <w:t>(si</w:t>
      </w:r>
      <w:r w:rsidRPr="00C12823">
        <w:rPr>
          <w:rFonts w:ascii="Calibri" w:hAnsi="Calibri" w:cs="Calibri"/>
          <w:bCs/>
          <w:sz w:val="24"/>
          <w:szCs w:val="24"/>
        </w:rPr>
        <w:t xml:space="preserve"> </w:t>
      </w:r>
      <w:r w:rsidR="00F51763" w:rsidRPr="00C12823">
        <w:rPr>
          <w:rFonts w:ascii="Calibri" w:hAnsi="Calibri" w:cs="Calibri"/>
          <w:bCs/>
          <w:sz w:val="24"/>
          <w:szCs w:val="24"/>
        </w:rPr>
        <w:t>aplica</w:t>
      </w:r>
      <w:r w:rsidRPr="00C12823">
        <w:rPr>
          <w:rFonts w:ascii="Calibri" w:hAnsi="Calibri" w:cs="Calibri"/>
          <w:bCs/>
          <w:sz w:val="24"/>
          <w:szCs w:val="24"/>
        </w:rPr>
        <w:t>)</w:t>
      </w:r>
      <w:r w:rsidR="00F51763" w:rsidRPr="00C12823">
        <w:rPr>
          <w:rFonts w:ascii="Calibri" w:hAnsi="Calibri" w:cs="Calibri"/>
          <w:bCs/>
          <w:sz w:val="24"/>
          <w:szCs w:val="24"/>
        </w:rPr>
        <w:t>:</w:t>
      </w:r>
      <w:r w:rsidR="00C529C5" w:rsidRPr="00C12823">
        <w:rPr>
          <w:rFonts w:ascii="Calibri" w:hAnsi="Calibri" w:cs="Calibri"/>
          <w:bCs/>
          <w:sz w:val="24"/>
          <w:szCs w:val="24"/>
        </w:rPr>
        <w:t xml:space="preserve"> N/A</w:t>
      </w:r>
    </w:p>
    <w:p w14:paraId="66D83556" w14:textId="770CDD24" w:rsidR="00B53D0D" w:rsidRPr="00C12823" w:rsidRDefault="00B53D0D" w:rsidP="004D63B7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Calibri" w:hAnsi="Calibri" w:cs="Calibri"/>
          <w:bCs/>
          <w:sz w:val="24"/>
          <w:szCs w:val="24"/>
        </w:rPr>
      </w:pPr>
      <w:r w:rsidRPr="00C12823">
        <w:rPr>
          <w:rFonts w:ascii="Calibri" w:hAnsi="Calibri" w:cs="Calibri"/>
          <w:bCs/>
          <w:sz w:val="24"/>
          <w:szCs w:val="24"/>
        </w:rPr>
        <w:t>Actividad de Proyecto</w:t>
      </w:r>
      <w:r w:rsidR="00E54187" w:rsidRPr="00C12823">
        <w:rPr>
          <w:rFonts w:ascii="Calibri" w:hAnsi="Calibri" w:cs="Calibri"/>
          <w:bCs/>
          <w:sz w:val="24"/>
          <w:szCs w:val="24"/>
        </w:rPr>
        <w:t xml:space="preserve"> </w:t>
      </w:r>
      <w:r w:rsidR="5A7EFF2D" w:rsidRPr="00C12823">
        <w:rPr>
          <w:rFonts w:ascii="Calibri" w:hAnsi="Calibri" w:cs="Calibri"/>
          <w:bCs/>
          <w:sz w:val="24"/>
          <w:szCs w:val="24"/>
        </w:rPr>
        <w:t>Formativo (</w:t>
      </w:r>
      <w:r w:rsidRPr="00C12823">
        <w:rPr>
          <w:rFonts w:ascii="Calibri" w:hAnsi="Calibri" w:cs="Calibri"/>
          <w:bCs/>
          <w:sz w:val="24"/>
          <w:szCs w:val="24"/>
        </w:rPr>
        <w:t xml:space="preserve">si </w:t>
      </w:r>
      <w:r w:rsidR="00F51763" w:rsidRPr="00C12823">
        <w:rPr>
          <w:rFonts w:ascii="Calibri" w:hAnsi="Calibri" w:cs="Calibri"/>
          <w:bCs/>
          <w:sz w:val="24"/>
          <w:szCs w:val="24"/>
        </w:rPr>
        <w:t>aplica</w:t>
      </w:r>
      <w:r w:rsidRPr="00C12823">
        <w:rPr>
          <w:rFonts w:ascii="Calibri" w:hAnsi="Calibri" w:cs="Calibri"/>
          <w:bCs/>
          <w:sz w:val="24"/>
          <w:szCs w:val="24"/>
        </w:rPr>
        <w:t>)</w:t>
      </w:r>
      <w:r w:rsidR="00F51763" w:rsidRPr="00C12823">
        <w:rPr>
          <w:rFonts w:ascii="Calibri" w:hAnsi="Calibri" w:cs="Calibri"/>
          <w:bCs/>
          <w:sz w:val="24"/>
          <w:szCs w:val="24"/>
        </w:rPr>
        <w:t>:</w:t>
      </w:r>
      <w:r w:rsidR="00C529C5" w:rsidRPr="00C12823">
        <w:rPr>
          <w:rFonts w:ascii="Calibri" w:hAnsi="Calibri" w:cs="Calibri"/>
          <w:bCs/>
          <w:sz w:val="24"/>
          <w:szCs w:val="24"/>
        </w:rPr>
        <w:t xml:space="preserve"> N/A</w:t>
      </w:r>
    </w:p>
    <w:p w14:paraId="065AC8F5" w14:textId="7B510057" w:rsidR="00DF0587" w:rsidRDefault="00B53D0D" w:rsidP="009617F6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Calibri" w:hAnsi="Calibri" w:cs="Calibri"/>
          <w:bCs/>
          <w:sz w:val="24"/>
          <w:szCs w:val="24"/>
        </w:rPr>
      </w:pPr>
      <w:r w:rsidRPr="00DF0587">
        <w:rPr>
          <w:rFonts w:ascii="Calibri" w:hAnsi="Calibri" w:cs="Calibri"/>
          <w:bCs/>
          <w:sz w:val="24"/>
          <w:szCs w:val="24"/>
        </w:rPr>
        <w:t>Competencia</w:t>
      </w:r>
      <w:r w:rsidR="00F51763" w:rsidRPr="00DF0587">
        <w:rPr>
          <w:rFonts w:ascii="Calibri" w:hAnsi="Calibri" w:cs="Calibri"/>
          <w:bCs/>
          <w:sz w:val="24"/>
          <w:szCs w:val="24"/>
        </w:rPr>
        <w:t>:</w:t>
      </w:r>
      <w:r w:rsidR="00C529C5" w:rsidRPr="00DF0587">
        <w:rPr>
          <w:rFonts w:ascii="Calibri" w:hAnsi="Calibri" w:cs="Calibri"/>
          <w:bCs/>
          <w:sz w:val="24"/>
          <w:szCs w:val="24"/>
        </w:rPr>
        <w:t xml:space="preserve"> </w:t>
      </w:r>
      <w:r w:rsidR="00DF0587">
        <w:t>Formular el proyecto de acuerdo con métodos y técnicas de investigación</w:t>
      </w:r>
    </w:p>
    <w:p w14:paraId="30ECAB32" w14:textId="47AE5760" w:rsidR="00B53D0D" w:rsidRPr="00DF0587" w:rsidRDefault="00B53D0D" w:rsidP="009617F6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Calibri" w:hAnsi="Calibri" w:cs="Calibri"/>
          <w:bCs/>
          <w:sz w:val="24"/>
          <w:szCs w:val="24"/>
        </w:rPr>
      </w:pPr>
      <w:r w:rsidRPr="00DF0587">
        <w:rPr>
          <w:rFonts w:ascii="Calibri" w:hAnsi="Calibri" w:cs="Calibri"/>
          <w:bCs/>
          <w:sz w:val="24"/>
          <w:szCs w:val="24"/>
        </w:rPr>
        <w:t>Resultados de Aprendizaje:</w:t>
      </w:r>
    </w:p>
    <w:p w14:paraId="66687836" w14:textId="0ABD9903" w:rsidR="00DF0587" w:rsidRPr="00DF0587" w:rsidRDefault="00DF0587" w:rsidP="00552241">
      <w:pPr>
        <w:pStyle w:val="Prrafodelista"/>
        <w:numPr>
          <w:ilvl w:val="0"/>
          <w:numId w:val="3"/>
        </w:numPr>
        <w:spacing w:line="240" w:lineRule="auto"/>
        <w:jc w:val="both"/>
        <w:rPr>
          <w:rFonts w:ascii="Calibri" w:hAnsi="Calibri" w:cs="Calibri"/>
          <w:bCs/>
          <w:sz w:val="24"/>
          <w:szCs w:val="24"/>
        </w:rPr>
      </w:pPr>
      <w:r>
        <w:t>DETERMINAR LAS ACTIVIDADES A FORMULAR DE ACUERDO CON EL DISEÑO METODOLÓGICO Y NECESIDADES DE LA EMPRESA</w:t>
      </w:r>
    </w:p>
    <w:p w14:paraId="1A8AAF40" w14:textId="1BFCA166" w:rsidR="00C529C5" w:rsidRPr="00C12823" w:rsidRDefault="00DF0587" w:rsidP="00552241">
      <w:pPr>
        <w:pStyle w:val="Prrafodelista"/>
        <w:numPr>
          <w:ilvl w:val="0"/>
          <w:numId w:val="3"/>
        </w:numPr>
        <w:spacing w:line="240" w:lineRule="auto"/>
        <w:jc w:val="both"/>
        <w:rPr>
          <w:rFonts w:ascii="Calibri" w:hAnsi="Calibri" w:cs="Calibri"/>
          <w:bCs/>
          <w:sz w:val="24"/>
          <w:szCs w:val="24"/>
        </w:rPr>
      </w:pPr>
      <w:r>
        <w:t>FORMULAR PROYECTO DE ACUERDO CON TÉCNICAS Y METODOLOGÍAS DE INVESTIGACIÓN</w:t>
      </w:r>
    </w:p>
    <w:p w14:paraId="0D456F62" w14:textId="5CCB69EE" w:rsidR="00C529C5" w:rsidRPr="00C12823" w:rsidRDefault="00DF0587" w:rsidP="00552241">
      <w:pPr>
        <w:pStyle w:val="Prrafodelista"/>
        <w:numPr>
          <w:ilvl w:val="0"/>
          <w:numId w:val="3"/>
        </w:numPr>
        <w:spacing w:line="240" w:lineRule="auto"/>
        <w:jc w:val="both"/>
        <w:rPr>
          <w:rFonts w:ascii="Calibri" w:hAnsi="Calibri" w:cs="Calibri"/>
          <w:bCs/>
          <w:sz w:val="24"/>
          <w:szCs w:val="24"/>
        </w:rPr>
      </w:pPr>
      <w:r>
        <w:t>ANÁLIZAR LA INFORMACIÓN RECOPILADA TENIENDO EN CUENTA LAS TÉCNICAS DE INVESTIGACIÓN, EL TIPO DE PROYECTO Y NORMATIVA</w:t>
      </w:r>
      <w:r w:rsidR="00C529C5" w:rsidRPr="00C12823">
        <w:rPr>
          <w:rFonts w:ascii="Calibri" w:hAnsi="Calibri" w:cs="Calibri"/>
          <w:bCs/>
          <w:sz w:val="24"/>
          <w:szCs w:val="24"/>
        </w:rPr>
        <w:t>.</w:t>
      </w:r>
    </w:p>
    <w:p w14:paraId="5BAE846A" w14:textId="40A54ABB" w:rsidR="00DF0587" w:rsidRPr="00DF0587" w:rsidRDefault="00DF0587" w:rsidP="004D63B7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Calibri" w:hAnsi="Calibri" w:cs="Calibri"/>
          <w:bCs/>
          <w:sz w:val="24"/>
          <w:szCs w:val="24"/>
        </w:rPr>
      </w:pPr>
      <w:r>
        <w:t>DEFINIR ACTIVIDADES DE MEJORA SEGÚN CRONOGRAMAS ESTABLECIDOS Y METODOLOGÍA DE INVESTIGACIÓN.</w:t>
      </w:r>
    </w:p>
    <w:p w14:paraId="2F477666" w14:textId="4AEC05FC" w:rsidR="00F51763" w:rsidRPr="00C12823" w:rsidRDefault="00B53D0D" w:rsidP="004D63B7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Calibri" w:hAnsi="Calibri" w:cs="Calibri"/>
          <w:bCs/>
          <w:sz w:val="24"/>
          <w:szCs w:val="24"/>
        </w:rPr>
      </w:pPr>
      <w:r w:rsidRPr="00C12823">
        <w:rPr>
          <w:rFonts w:ascii="Calibri" w:hAnsi="Calibri" w:cs="Calibri"/>
          <w:bCs/>
          <w:sz w:val="24"/>
          <w:szCs w:val="24"/>
        </w:rPr>
        <w:t>Duración de la Guía</w:t>
      </w:r>
      <w:r w:rsidR="005E2F69" w:rsidRPr="00C12823">
        <w:rPr>
          <w:rFonts w:ascii="Calibri" w:hAnsi="Calibri" w:cs="Calibri"/>
          <w:bCs/>
          <w:sz w:val="24"/>
          <w:szCs w:val="24"/>
        </w:rPr>
        <w:t xml:space="preserve"> de Aprendizaje</w:t>
      </w:r>
      <w:r w:rsidR="00F51763" w:rsidRPr="00C12823">
        <w:rPr>
          <w:rFonts w:ascii="Calibri" w:hAnsi="Calibri" w:cs="Calibri"/>
          <w:bCs/>
          <w:sz w:val="24"/>
          <w:szCs w:val="24"/>
        </w:rPr>
        <w:t xml:space="preserve"> (horas):</w:t>
      </w:r>
      <w:r w:rsidR="00C529C5" w:rsidRPr="00C12823">
        <w:rPr>
          <w:rFonts w:ascii="Calibri" w:hAnsi="Calibri" w:cs="Calibri"/>
          <w:bCs/>
          <w:sz w:val="24"/>
          <w:szCs w:val="24"/>
        </w:rPr>
        <w:t xml:space="preserve"> 48 HORAS</w:t>
      </w:r>
    </w:p>
    <w:p w14:paraId="6395F881" w14:textId="0CF25195" w:rsidR="00B53D0D" w:rsidRPr="00C12823" w:rsidRDefault="00B53D0D" w:rsidP="008C207F">
      <w:pPr>
        <w:spacing w:after="0" w:line="240" w:lineRule="auto"/>
        <w:rPr>
          <w:rFonts w:cs="Calibri"/>
          <w:b/>
          <w:sz w:val="24"/>
          <w:szCs w:val="24"/>
        </w:rPr>
      </w:pPr>
      <w:r w:rsidRPr="00C12823">
        <w:rPr>
          <w:rFonts w:cs="Calibri"/>
          <w:b/>
          <w:sz w:val="24"/>
          <w:szCs w:val="24"/>
        </w:rPr>
        <w:t>2. PRESENTACIÓN</w:t>
      </w:r>
    </w:p>
    <w:p w14:paraId="1DA46D31" w14:textId="77777777" w:rsidR="00CE69A9" w:rsidRPr="00C12823" w:rsidRDefault="00CE69A9" w:rsidP="008C207F">
      <w:pPr>
        <w:spacing w:after="0" w:line="240" w:lineRule="auto"/>
        <w:rPr>
          <w:rFonts w:eastAsiaTheme="minorHAnsi" w:cs="Calibri"/>
          <w:bCs/>
          <w:sz w:val="24"/>
          <w:szCs w:val="24"/>
        </w:rPr>
      </w:pPr>
    </w:p>
    <w:p w14:paraId="04DB577D" w14:textId="4404A989" w:rsidR="009448E8" w:rsidRPr="00C12823" w:rsidRDefault="00CF7998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C12823">
        <w:rPr>
          <w:rFonts w:cs="Calibri"/>
          <w:bCs/>
          <w:sz w:val="24"/>
          <w:szCs w:val="24"/>
        </w:rPr>
        <w:t>Bienvenidos a este espacio de formación donde aprenderemos a transformar necesidades reales en soluciones concretas para nuestras comunidades. Aquí fortalecerás habilidades para identificar problemáticas, formular proyectos y liderar procesos participativos desde las organizaciones comunales. Esta experiencia te permitirá crecer como ciudadano activo, comprometido y capaz de generar impacto social. A través del trabajo colaborativo, el aprendizaje autónomo y el uso de metodologías prácticas, construiremos juntos propuestas que respondan al contexto territorial y cultural. ¡Tu conocimiento será motor de cambio!</w:t>
      </w:r>
    </w:p>
    <w:p w14:paraId="01E8B707" w14:textId="77777777" w:rsidR="008C207F" w:rsidRPr="00C12823" w:rsidRDefault="008C207F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  <w:bCs/>
          <w:sz w:val="24"/>
          <w:szCs w:val="24"/>
          <w:lang w:val="es-MX"/>
        </w:rPr>
      </w:pPr>
    </w:p>
    <w:p w14:paraId="18B9DB2F" w14:textId="7C8AB9F9" w:rsidR="00B53D0D" w:rsidRPr="00C12823" w:rsidRDefault="00B53D0D" w:rsidP="00C12823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cs="Calibri"/>
          <w:b/>
          <w:sz w:val="24"/>
          <w:szCs w:val="24"/>
          <w:lang w:val="es-MX"/>
        </w:rPr>
      </w:pPr>
      <w:r w:rsidRPr="00C12823"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14:paraId="48A79D2F" w14:textId="5167A01A" w:rsidR="00616671" w:rsidRPr="00C12823" w:rsidRDefault="00FE7202" w:rsidP="008C207F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cs="Calibri"/>
          <w:b/>
          <w:sz w:val="24"/>
          <w:szCs w:val="24"/>
          <w:lang w:val="es-MX"/>
        </w:rPr>
      </w:pPr>
      <w:r w:rsidRPr="00C12823">
        <w:rPr>
          <w:rFonts w:cs="Calibri"/>
          <w:b/>
          <w:sz w:val="24"/>
          <w:szCs w:val="24"/>
          <w:lang w:val="es-MX"/>
        </w:rPr>
        <w:t xml:space="preserve">3.1 </w:t>
      </w:r>
      <w:r w:rsidR="008D7773" w:rsidRPr="00C12823">
        <w:rPr>
          <w:rFonts w:cs="Calibri"/>
          <w:b/>
          <w:sz w:val="24"/>
          <w:szCs w:val="24"/>
          <w:lang w:val="es-MX"/>
        </w:rPr>
        <w:t>Actividades de refle</w:t>
      </w:r>
      <w:r w:rsidR="007553B0" w:rsidRPr="00C12823">
        <w:rPr>
          <w:rFonts w:cs="Calibri"/>
          <w:b/>
          <w:sz w:val="24"/>
          <w:szCs w:val="24"/>
          <w:lang w:val="es-MX"/>
        </w:rPr>
        <w:t>xi</w:t>
      </w:r>
      <w:r w:rsidR="008D7773" w:rsidRPr="00C12823">
        <w:rPr>
          <w:rFonts w:cs="Calibri"/>
          <w:b/>
          <w:sz w:val="24"/>
          <w:szCs w:val="24"/>
          <w:lang w:val="es-MX"/>
        </w:rPr>
        <w:t>ón inicial</w:t>
      </w:r>
      <w:r w:rsidR="003630EC" w:rsidRPr="00C12823">
        <w:rPr>
          <w:rFonts w:cs="Calibri"/>
          <w:b/>
          <w:sz w:val="24"/>
          <w:szCs w:val="24"/>
          <w:lang w:val="es-MX"/>
        </w:rPr>
        <w:t>:</w:t>
      </w:r>
      <w:r w:rsidR="008C207F" w:rsidRPr="00C12823">
        <w:rPr>
          <w:rFonts w:cs="Calibri"/>
          <w:b/>
          <w:sz w:val="24"/>
          <w:szCs w:val="24"/>
          <w:lang w:val="es-MX"/>
        </w:rPr>
        <w:t xml:space="preserve"> </w:t>
      </w:r>
      <w:r w:rsidR="000C2CE9" w:rsidRPr="00C12823">
        <w:rPr>
          <w:rFonts w:cs="Calibri"/>
          <w:b/>
          <w:sz w:val="24"/>
          <w:szCs w:val="24"/>
        </w:rPr>
        <w:t xml:space="preserve">“Mi comunidad, mi proyecto” </w:t>
      </w:r>
    </w:p>
    <w:p w14:paraId="1D0535F9" w14:textId="259F6610" w:rsidR="000C2CE9" w:rsidRPr="00C12823" w:rsidRDefault="000C2CE9" w:rsidP="008C207F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cs="Calibri"/>
          <w:bCs/>
          <w:sz w:val="24"/>
          <w:szCs w:val="24"/>
          <w:lang w:val="es-MX"/>
        </w:rPr>
      </w:pPr>
      <w:r w:rsidRPr="00C12823">
        <w:rPr>
          <w:rFonts w:cs="Calibri"/>
          <w:bCs/>
          <w:sz w:val="24"/>
          <w:szCs w:val="24"/>
        </w:rPr>
        <w:t>Reconocer la importancia de los proyectos comunitarios y reflexionar sobre el papel personal en la mejora de la comunidad</w:t>
      </w:r>
      <w:r w:rsidR="0020048B" w:rsidRPr="00C12823">
        <w:rPr>
          <w:rFonts w:cs="Calibri"/>
          <w:bCs/>
          <w:sz w:val="24"/>
          <w:szCs w:val="24"/>
        </w:rPr>
        <w:t xml:space="preserve"> a través </w:t>
      </w:r>
      <w:r w:rsidR="0020048B" w:rsidRPr="00C12823">
        <w:rPr>
          <w:rFonts w:cs="Calibri"/>
          <w:bCs/>
          <w:sz w:val="24"/>
          <w:szCs w:val="24"/>
          <w:lang w:val="es-MX"/>
        </w:rPr>
        <w:t xml:space="preserve">de la </w:t>
      </w:r>
      <w:proofErr w:type="gramStart"/>
      <w:r w:rsidR="0020048B" w:rsidRPr="00C12823">
        <w:rPr>
          <w:rFonts w:cs="Calibri"/>
          <w:bCs/>
          <w:sz w:val="24"/>
          <w:szCs w:val="24"/>
          <w:lang w:val="es-MX"/>
        </w:rPr>
        <w:t>proyección  de</w:t>
      </w:r>
      <w:proofErr w:type="gramEnd"/>
      <w:r w:rsidR="0020048B" w:rsidRPr="00C12823">
        <w:rPr>
          <w:rFonts w:cs="Calibri"/>
          <w:bCs/>
          <w:sz w:val="24"/>
          <w:szCs w:val="24"/>
          <w:lang w:val="es-MX"/>
        </w:rPr>
        <w:t xml:space="preserve"> un  video</w:t>
      </w:r>
      <w:r w:rsidR="0020048B" w:rsidRPr="00C12823">
        <w:rPr>
          <w:rFonts w:cs="Calibri"/>
          <w:bCs/>
          <w:sz w:val="24"/>
          <w:szCs w:val="24"/>
        </w:rPr>
        <w:t xml:space="preserve"> la respuesta de cuestionamientos:</w:t>
      </w:r>
    </w:p>
    <w:p w14:paraId="6BF4472E" w14:textId="77777777" w:rsidR="000C2CE9" w:rsidRPr="00C12823" w:rsidRDefault="000C2CE9" w:rsidP="00552241">
      <w:pPr>
        <w:pStyle w:val="NormalWeb"/>
        <w:numPr>
          <w:ilvl w:val="0"/>
          <w:numId w:val="5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significa para mí “comunidad”?</w:t>
      </w:r>
    </w:p>
    <w:p w14:paraId="155B929F" w14:textId="77777777" w:rsidR="000C2CE9" w:rsidRPr="00C12823" w:rsidRDefault="000C2CE9" w:rsidP="00552241">
      <w:pPr>
        <w:pStyle w:val="NormalWeb"/>
        <w:numPr>
          <w:ilvl w:val="0"/>
          <w:numId w:val="5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problemas, necesidades o retos identifico actualmente en mi comunidad?</w:t>
      </w:r>
    </w:p>
    <w:p w14:paraId="7514883E" w14:textId="77777777" w:rsidR="000C2CE9" w:rsidRPr="00C12823" w:rsidRDefault="000C2CE9" w:rsidP="00552241">
      <w:pPr>
        <w:pStyle w:val="NormalWeb"/>
        <w:numPr>
          <w:ilvl w:val="0"/>
          <w:numId w:val="5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acciones se podrían emprender para mejorar esa situación?</w:t>
      </w:r>
    </w:p>
    <w:p w14:paraId="2FBBB25A" w14:textId="326B3793" w:rsidR="000C2CE9" w:rsidRPr="00C12823" w:rsidRDefault="000C2CE9" w:rsidP="00552241">
      <w:pPr>
        <w:pStyle w:val="NormalWeb"/>
        <w:numPr>
          <w:ilvl w:val="0"/>
          <w:numId w:val="5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lastRenderedPageBreak/>
        <w:t>¿Qué papel podría tener yo en un proyecto que busque resolverlo?</w:t>
      </w:r>
    </w:p>
    <w:p w14:paraId="3692E134" w14:textId="77777777" w:rsidR="000C2CE9" w:rsidRPr="00C12823" w:rsidRDefault="000C2CE9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En pequeños grupos, compartan sus respuestas.</w:t>
      </w:r>
    </w:p>
    <w:p w14:paraId="3BD64C00" w14:textId="77777777" w:rsidR="000C2CE9" w:rsidRPr="00C12823" w:rsidRDefault="000C2CE9" w:rsidP="00552241">
      <w:pPr>
        <w:pStyle w:val="NormalWeb"/>
        <w:numPr>
          <w:ilvl w:val="0"/>
          <w:numId w:val="4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Identifiquen coincidencias entre sus ideas.</w:t>
      </w:r>
    </w:p>
    <w:p w14:paraId="7F886165" w14:textId="4656A737" w:rsidR="000C2CE9" w:rsidRPr="00C12823" w:rsidRDefault="000C2CE9" w:rsidP="00552241">
      <w:pPr>
        <w:pStyle w:val="NormalWeb"/>
        <w:numPr>
          <w:ilvl w:val="0"/>
          <w:numId w:val="4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 xml:space="preserve">Elijan </w:t>
      </w:r>
      <w:r w:rsidRPr="00C12823">
        <w:rPr>
          <w:rStyle w:val="Textoennegrita"/>
          <w:rFonts w:ascii="Calibri" w:hAnsi="Calibri" w:cs="Calibri"/>
          <w:b w:val="0"/>
        </w:rPr>
        <w:t>un problema o necesidad común</w:t>
      </w:r>
      <w:r w:rsidRPr="00C12823">
        <w:rPr>
          <w:rFonts w:ascii="Calibri" w:hAnsi="Calibri" w:cs="Calibri"/>
          <w:bCs/>
        </w:rPr>
        <w:t xml:space="preserve"> que les gustaría abordar como ejemplo de proyecto comunitario.</w:t>
      </w:r>
    </w:p>
    <w:p w14:paraId="3D0F6368" w14:textId="54B6A5F7" w:rsidR="000C2CE9" w:rsidRPr="00C12823" w:rsidRDefault="000C2CE9" w:rsidP="008C207F">
      <w:pPr>
        <w:pStyle w:val="NormalWeb"/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 xml:space="preserve"> </w:t>
      </w:r>
      <w:r w:rsidR="0020048B" w:rsidRPr="00C12823">
        <w:rPr>
          <w:rStyle w:val="Textoennegrita"/>
          <w:rFonts w:ascii="Calibri" w:hAnsi="Calibri" w:cs="Calibri"/>
          <w:b w:val="0"/>
        </w:rPr>
        <w:t>R</w:t>
      </w:r>
      <w:r w:rsidRPr="00C12823">
        <w:rPr>
          <w:rStyle w:val="Textoennegrita"/>
          <w:rFonts w:ascii="Calibri" w:hAnsi="Calibri" w:cs="Calibri"/>
          <w:b w:val="0"/>
        </w:rPr>
        <w:t>eflexión a través de las sigui</w:t>
      </w:r>
      <w:r w:rsidR="00E7041B">
        <w:rPr>
          <w:rStyle w:val="Textoennegrita"/>
          <w:rFonts w:ascii="Calibri" w:hAnsi="Calibri" w:cs="Calibri"/>
          <w:b w:val="0"/>
        </w:rPr>
        <w:t>en</w:t>
      </w:r>
      <w:r w:rsidRPr="00C12823">
        <w:rPr>
          <w:rStyle w:val="Textoennegrita"/>
          <w:rFonts w:ascii="Calibri" w:hAnsi="Calibri" w:cs="Calibri"/>
          <w:b w:val="0"/>
        </w:rPr>
        <w:t>tes</w:t>
      </w:r>
      <w:r w:rsidRPr="00C12823">
        <w:rPr>
          <w:rFonts w:ascii="Calibri" w:hAnsi="Calibri" w:cs="Calibri"/>
          <w:bCs/>
        </w:rPr>
        <w:t xml:space="preserve"> preguntas como:</w:t>
      </w:r>
    </w:p>
    <w:p w14:paraId="12656174" w14:textId="77777777" w:rsidR="000C2CE9" w:rsidRPr="00C12823" w:rsidRDefault="000C2CE9" w:rsidP="00552241">
      <w:pPr>
        <w:pStyle w:val="NormalWeb"/>
        <w:numPr>
          <w:ilvl w:val="0"/>
          <w:numId w:val="6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aprendimos sobre nuestras comunidades al escucharnos?</w:t>
      </w:r>
    </w:p>
    <w:p w14:paraId="56585C5B" w14:textId="77777777" w:rsidR="000C2CE9" w:rsidRPr="00C12823" w:rsidRDefault="000C2CE9" w:rsidP="00552241">
      <w:pPr>
        <w:pStyle w:val="NormalWeb"/>
        <w:numPr>
          <w:ilvl w:val="0"/>
          <w:numId w:val="6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valores son esenciales para trabajar juntos en un proyecto comunitario?</w:t>
      </w:r>
    </w:p>
    <w:p w14:paraId="00270790" w14:textId="262EDB4D" w:rsidR="000C2CE9" w:rsidRPr="00C12823" w:rsidRDefault="000C2CE9" w:rsidP="00552241">
      <w:pPr>
        <w:pStyle w:val="NormalWeb"/>
        <w:numPr>
          <w:ilvl w:val="0"/>
          <w:numId w:val="6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desafíos anticipamos al querer transformar una idea en un proyecto real?</w:t>
      </w:r>
    </w:p>
    <w:p w14:paraId="490CAC03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>Ambiente requerido:  Convencional</w:t>
      </w:r>
    </w:p>
    <w:p w14:paraId="062FCDE1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>Estrategias o técnicas didácticas activas:  Exposición</w:t>
      </w:r>
    </w:p>
    <w:p w14:paraId="72F9DB98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 xml:space="preserve">Materiales de formación: Equipos de </w:t>
      </w:r>
      <w:proofErr w:type="spellStart"/>
      <w:r w:rsidRPr="00C12823">
        <w:rPr>
          <w:rFonts w:eastAsia="Arial" w:cs="Calibri"/>
          <w:bCs/>
          <w:sz w:val="24"/>
          <w:szCs w:val="24"/>
        </w:rPr>
        <w:t>computo</w:t>
      </w:r>
      <w:proofErr w:type="spellEnd"/>
      <w:r w:rsidRPr="00C12823">
        <w:rPr>
          <w:rFonts w:eastAsia="Arial" w:cs="Calibri"/>
          <w:bCs/>
          <w:sz w:val="24"/>
          <w:szCs w:val="24"/>
        </w:rPr>
        <w:t>, video Beam, conectividad.</w:t>
      </w:r>
    </w:p>
    <w:p w14:paraId="6E2905C9" w14:textId="0C8A8FC0" w:rsidR="00DD7DE9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>video, documentos relacionados</w:t>
      </w:r>
    </w:p>
    <w:p w14:paraId="36CFEE0D" w14:textId="0739BA3B" w:rsidR="00DD7DE9" w:rsidRPr="00C12823" w:rsidRDefault="00DD7DE9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>Material de apoyo:</w:t>
      </w:r>
      <w:r w:rsidR="002C7E22" w:rsidRPr="00C12823">
        <w:rPr>
          <w:rFonts w:eastAsia="Arial" w:cs="Calibri"/>
          <w:bCs/>
          <w:sz w:val="24"/>
          <w:szCs w:val="24"/>
        </w:rPr>
        <w:t xml:space="preserve"> documentos </w:t>
      </w:r>
      <w:proofErr w:type="spellStart"/>
      <w:r w:rsidR="002C7E22" w:rsidRPr="00C12823">
        <w:rPr>
          <w:rFonts w:eastAsia="Arial" w:cs="Calibri"/>
          <w:bCs/>
          <w:sz w:val="24"/>
          <w:szCs w:val="24"/>
        </w:rPr>
        <w:t>relacionaldos</w:t>
      </w:r>
      <w:proofErr w:type="spellEnd"/>
      <w:r w:rsidR="002C7E22" w:rsidRPr="00C12823">
        <w:rPr>
          <w:rFonts w:eastAsia="Arial" w:cs="Calibri"/>
          <w:bCs/>
          <w:sz w:val="24"/>
          <w:szCs w:val="24"/>
        </w:rPr>
        <w:t xml:space="preserve"> </w:t>
      </w:r>
    </w:p>
    <w:p w14:paraId="61EC3047" w14:textId="7F7DC717" w:rsidR="00F51763" w:rsidRDefault="00DD7DE9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 xml:space="preserve">Duración de la actividad:  </w:t>
      </w:r>
      <w:r w:rsidR="002C7E22" w:rsidRPr="00C12823">
        <w:rPr>
          <w:rFonts w:eastAsia="Arial" w:cs="Calibri"/>
          <w:bCs/>
          <w:sz w:val="24"/>
          <w:szCs w:val="24"/>
        </w:rPr>
        <w:t xml:space="preserve">8 </w:t>
      </w:r>
      <w:r w:rsidRPr="00C12823">
        <w:rPr>
          <w:rFonts w:eastAsia="Arial" w:cs="Calibri"/>
          <w:bCs/>
          <w:sz w:val="24"/>
          <w:szCs w:val="24"/>
        </w:rPr>
        <w:t>horas.</w:t>
      </w:r>
    </w:p>
    <w:p w14:paraId="174BC73A" w14:textId="77777777" w:rsidR="00C12823" w:rsidRPr="00C12823" w:rsidRDefault="00C12823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</w:p>
    <w:p w14:paraId="28E1A594" w14:textId="5126B7F0" w:rsidR="00451A05" w:rsidRDefault="00FE7202" w:rsidP="008C207F">
      <w:pPr>
        <w:pStyle w:val="Default"/>
        <w:jc w:val="both"/>
        <w:rPr>
          <w:rFonts w:ascii="Calibri" w:hAnsi="Calibri" w:cs="Calibri"/>
          <w:b/>
          <w:color w:val="auto"/>
        </w:rPr>
      </w:pPr>
      <w:r w:rsidRPr="00C12823">
        <w:rPr>
          <w:rFonts w:ascii="Calibri" w:hAnsi="Calibri" w:cs="Calibri"/>
          <w:b/>
          <w:color w:val="auto"/>
        </w:rPr>
        <w:t xml:space="preserve">3.2 </w:t>
      </w:r>
      <w:r w:rsidR="00451A05" w:rsidRPr="00C12823">
        <w:rPr>
          <w:rFonts w:ascii="Calibri" w:hAnsi="Calibri" w:cs="Calibri"/>
          <w:b/>
          <w:color w:val="auto"/>
        </w:rPr>
        <w:t xml:space="preserve">Actividades de </w:t>
      </w:r>
      <w:r w:rsidR="00BA649D" w:rsidRPr="00C12823">
        <w:rPr>
          <w:rFonts w:ascii="Calibri" w:hAnsi="Calibri" w:cs="Calibri"/>
          <w:b/>
          <w:color w:val="auto"/>
        </w:rPr>
        <w:t xml:space="preserve">contextualización e identificación de </w:t>
      </w:r>
      <w:r w:rsidR="0E399CB2" w:rsidRPr="00C12823">
        <w:rPr>
          <w:rFonts w:ascii="Calibri" w:hAnsi="Calibri" w:cs="Calibri"/>
          <w:b/>
          <w:color w:val="auto"/>
        </w:rPr>
        <w:t>conocimientos</w:t>
      </w:r>
      <w:r w:rsidR="00BA649D" w:rsidRPr="00C12823">
        <w:rPr>
          <w:rFonts w:ascii="Calibri" w:hAnsi="Calibri" w:cs="Calibri"/>
          <w:b/>
          <w:color w:val="auto"/>
        </w:rPr>
        <w:t xml:space="preserve"> necesarios para el aprendizaje:</w:t>
      </w:r>
    </w:p>
    <w:p w14:paraId="556B510C" w14:textId="77777777" w:rsidR="00C12823" w:rsidRPr="00C12823" w:rsidRDefault="00C12823" w:rsidP="008C207F">
      <w:pPr>
        <w:pStyle w:val="Default"/>
        <w:jc w:val="both"/>
        <w:rPr>
          <w:rFonts w:ascii="Calibri" w:hAnsi="Calibri" w:cs="Calibri"/>
          <w:b/>
          <w:color w:val="auto"/>
        </w:rPr>
      </w:pPr>
    </w:p>
    <w:p w14:paraId="615DF3CA" w14:textId="169AC84E" w:rsidR="0020048B" w:rsidRPr="00C12823" w:rsidRDefault="00C12823" w:rsidP="00C12823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>
        <w:rPr>
          <w:rFonts w:eastAsia="Arial" w:cs="Calibri"/>
          <w:bCs/>
          <w:sz w:val="24"/>
          <w:szCs w:val="24"/>
        </w:rPr>
        <w:t>A</w:t>
      </w:r>
      <w:r w:rsidR="005761D2" w:rsidRPr="00C12823">
        <w:rPr>
          <w:rFonts w:eastAsia="Arial" w:cs="Calibri"/>
          <w:bCs/>
          <w:sz w:val="24"/>
          <w:szCs w:val="24"/>
        </w:rPr>
        <w:t>ctividad</w:t>
      </w:r>
      <w:proofErr w:type="gramStart"/>
      <w:r w:rsidR="005761D2" w:rsidRPr="00C12823">
        <w:rPr>
          <w:rFonts w:eastAsia="Arial" w:cs="Calibri"/>
          <w:bCs/>
          <w:sz w:val="24"/>
          <w:szCs w:val="24"/>
        </w:rPr>
        <w:t xml:space="preserve">: </w:t>
      </w:r>
      <w:r w:rsidR="0020048B" w:rsidRPr="00C12823">
        <w:rPr>
          <w:rStyle w:val="Textoennegrita"/>
          <w:rFonts w:cs="Calibri"/>
          <w:b w:val="0"/>
          <w:sz w:val="24"/>
          <w:szCs w:val="24"/>
        </w:rPr>
        <w:t xml:space="preserve"> “</w:t>
      </w:r>
      <w:proofErr w:type="gramEnd"/>
      <w:r w:rsidR="0020048B" w:rsidRPr="00C12823">
        <w:rPr>
          <w:rStyle w:val="Textoennegrita"/>
          <w:rFonts w:cs="Calibri"/>
          <w:b w:val="0"/>
          <w:sz w:val="24"/>
          <w:szCs w:val="24"/>
        </w:rPr>
        <w:t xml:space="preserve">El camino hacia un proyecto comunitario” </w:t>
      </w:r>
      <w:r w:rsidR="0020048B" w:rsidRPr="00C12823">
        <w:rPr>
          <w:rFonts w:cs="Calibri"/>
          <w:bCs/>
          <w:sz w:val="24"/>
          <w:szCs w:val="24"/>
        </w:rPr>
        <w:t>Identificar los conocimientos, habilidades y actitudes que los participantes ya poseen o necesitan fortalecer para desarrollar un proyecto comunitario exitoso.</w:t>
      </w:r>
      <w:r>
        <w:rPr>
          <w:rFonts w:cs="Calibri"/>
          <w:bCs/>
          <w:sz w:val="24"/>
          <w:szCs w:val="24"/>
        </w:rPr>
        <w:t xml:space="preserve"> </w:t>
      </w:r>
      <w:r w:rsidR="004D44F1" w:rsidRPr="00C12823">
        <w:rPr>
          <w:rFonts w:cs="Calibri"/>
          <w:bCs/>
        </w:rPr>
        <w:t>Se plantea una situación</w:t>
      </w:r>
      <w:r w:rsidR="0020048B" w:rsidRPr="00C12823">
        <w:rPr>
          <w:rFonts w:cs="Calibri"/>
          <w:bCs/>
        </w:rPr>
        <w:t>, por ejemplo:</w:t>
      </w:r>
      <w:r w:rsidR="004D44F1" w:rsidRPr="00C12823">
        <w:rPr>
          <w:rFonts w:cs="Calibri"/>
          <w:bCs/>
        </w:rPr>
        <w:t xml:space="preserve"> </w:t>
      </w:r>
      <w:r w:rsidR="0020048B" w:rsidRPr="00C12823">
        <w:rPr>
          <w:rFonts w:cs="Calibri"/>
          <w:bCs/>
        </w:rPr>
        <w:t>“En tu comunidad, un grupo de vecinos quiere mejorar el parque local, pero no saben por dónde empezar. Tienen buenas ideas, pero no logran organizarse ni obtener apoyo.”</w:t>
      </w:r>
    </w:p>
    <w:p w14:paraId="6C5E67CB" w14:textId="19616761" w:rsidR="0020048B" w:rsidRPr="00C12823" w:rsidRDefault="004D44F1" w:rsidP="008C207F">
      <w:pPr>
        <w:pStyle w:val="NormalWeb"/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Responder los siguientes cuestionamientos</w:t>
      </w:r>
      <w:r w:rsidR="0020048B" w:rsidRPr="00C12823">
        <w:rPr>
          <w:rFonts w:ascii="Calibri" w:eastAsia="Calibri" w:hAnsi="Calibri" w:cs="Calibri"/>
          <w:bCs/>
          <w:lang w:eastAsia="en-US"/>
        </w:rPr>
        <w:t>:</w:t>
      </w:r>
    </w:p>
    <w:p w14:paraId="7CC0C7A9" w14:textId="77777777" w:rsidR="0020048B" w:rsidRPr="00C12823" w:rsidRDefault="0020048B" w:rsidP="00552241">
      <w:pPr>
        <w:pStyle w:val="NormalWeb"/>
        <w:numPr>
          <w:ilvl w:val="0"/>
          <w:numId w:val="50"/>
        </w:numPr>
        <w:spacing w:before="0" w:beforeAutospacing="0" w:after="0" w:afterAutospacing="0"/>
        <w:ind w:left="357" w:hanging="357"/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¿Qué necesitaría este grupo para lograr su objetivo?</w:t>
      </w:r>
    </w:p>
    <w:p w14:paraId="0AB89469" w14:textId="77777777" w:rsidR="0020048B" w:rsidRPr="00C12823" w:rsidRDefault="0020048B" w:rsidP="00552241">
      <w:pPr>
        <w:pStyle w:val="NormalWeb"/>
        <w:numPr>
          <w:ilvl w:val="0"/>
          <w:numId w:val="50"/>
        </w:numPr>
        <w:spacing w:before="0" w:beforeAutospacing="0" w:after="0" w:afterAutospacing="0"/>
        <w:ind w:left="357" w:hanging="357"/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¿Qué etapas creen que tendría que seguir para planear y ejecutar ese proyecto?</w:t>
      </w:r>
    </w:p>
    <w:p w14:paraId="662236EA" w14:textId="77777777" w:rsidR="0020048B" w:rsidRPr="00C12823" w:rsidRDefault="0020048B" w:rsidP="00552241">
      <w:pPr>
        <w:pStyle w:val="NormalWeb"/>
        <w:numPr>
          <w:ilvl w:val="0"/>
          <w:numId w:val="50"/>
        </w:numPr>
        <w:spacing w:before="0" w:beforeAutospacing="0" w:after="0" w:afterAutospacing="0"/>
        <w:ind w:left="357" w:hanging="357"/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¿Quiénes deberían participar y cómo?</w:t>
      </w:r>
    </w:p>
    <w:p w14:paraId="140A70BF" w14:textId="4DCD4D61" w:rsidR="0020048B" w:rsidRPr="00C12823" w:rsidRDefault="0020048B" w:rsidP="00552241">
      <w:pPr>
        <w:pStyle w:val="NormalWeb"/>
        <w:numPr>
          <w:ilvl w:val="0"/>
          <w:numId w:val="50"/>
        </w:numPr>
        <w:spacing w:before="0" w:beforeAutospacing="0" w:after="0" w:afterAutospacing="0"/>
        <w:ind w:left="357" w:hanging="357"/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¿Qué necesitamos saber para gestionar un proyecto comunitario?</w:t>
      </w:r>
    </w:p>
    <w:p w14:paraId="216E698A" w14:textId="77777777" w:rsidR="00E7041B" w:rsidRDefault="0020048B" w:rsidP="008C207F">
      <w:pPr>
        <w:pStyle w:val="NormalWeb"/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Pide a los participantes que mencionen libremente aspectos que consideren importantes (por ejemplo: diagnóstico, liderazgo, financiamiento, trabajo en equipo, evaluación, comunicación, etc.).</w:t>
      </w:r>
      <w:r w:rsidRPr="00C12823">
        <w:rPr>
          <w:rFonts w:ascii="Calibri" w:eastAsia="Calibri" w:hAnsi="Calibri" w:cs="Calibri"/>
          <w:bCs/>
          <w:lang w:eastAsia="en-US"/>
        </w:rPr>
        <w:br/>
      </w:r>
    </w:p>
    <w:p w14:paraId="6F940316" w14:textId="581E6751" w:rsidR="0020048B" w:rsidRPr="00C12823" w:rsidRDefault="0020048B" w:rsidP="008C207F">
      <w:pPr>
        <w:pStyle w:val="NormalWeb"/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Agrupa las ideas en categorías como:</w:t>
      </w:r>
    </w:p>
    <w:p w14:paraId="1C474992" w14:textId="77777777" w:rsidR="0020048B" w:rsidRPr="00C12823" w:rsidRDefault="0020048B" w:rsidP="00552241">
      <w:pPr>
        <w:pStyle w:val="NormalWeb"/>
        <w:numPr>
          <w:ilvl w:val="0"/>
          <w:numId w:val="7"/>
        </w:numPr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lastRenderedPageBreak/>
        <w:t>Conocimientos (qué hay que saber)</w:t>
      </w:r>
    </w:p>
    <w:p w14:paraId="75DE3323" w14:textId="77777777" w:rsidR="0020048B" w:rsidRPr="00C12823" w:rsidRDefault="0020048B" w:rsidP="00552241">
      <w:pPr>
        <w:pStyle w:val="NormalWeb"/>
        <w:numPr>
          <w:ilvl w:val="0"/>
          <w:numId w:val="7"/>
        </w:numPr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Habilidades (qué hay que saber hacer)</w:t>
      </w:r>
    </w:p>
    <w:p w14:paraId="685CC265" w14:textId="77777777" w:rsidR="0020048B" w:rsidRPr="00C12823" w:rsidRDefault="0020048B" w:rsidP="00552241">
      <w:pPr>
        <w:pStyle w:val="NormalWeb"/>
        <w:numPr>
          <w:ilvl w:val="0"/>
          <w:numId w:val="7"/>
        </w:numPr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Actitudes y valores (cómo hay que ser)</w:t>
      </w:r>
    </w:p>
    <w:p w14:paraId="644AF7A8" w14:textId="77777777" w:rsidR="0020048B" w:rsidRPr="00C12823" w:rsidRDefault="0020048B" w:rsidP="008C207F">
      <w:pPr>
        <w:pStyle w:val="NormalWeb"/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Cada participante completa una tabla sencilla en su cuaderno o en una hoja: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8"/>
        <w:gridCol w:w="1561"/>
        <w:gridCol w:w="1609"/>
        <w:gridCol w:w="2201"/>
      </w:tblGrid>
      <w:tr w:rsidR="00C12823" w:rsidRPr="00C12823" w14:paraId="22066BB9" w14:textId="77777777" w:rsidTr="005761D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B0BE636" w14:textId="77777777" w:rsidR="0020048B" w:rsidRPr="00C12823" w:rsidRDefault="0020048B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Aspecto</w:t>
            </w:r>
          </w:p>
        </w:tc>
        <w:tc>
          <w:tcPr>
            <w:tcW w:w="0" w:type="auto"/>
            <w:vAlign w:val="center"/>
            <w:hideMark/>
          </w:tcPr>
          <w:p w14:paraId="028B7AF7" w14:textId="77777777" w:rsidR="0020048B" w:rsidRPr="00C12823" w:rsidRDefault="0020048B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Lo conozco bien</w:t>
            </w:r>
          </w:p>
        </w:tc>
        <w:tc>
          <w:tcPr>
            <w:tcW w:w="0" w:type="auto"/>
            <w:vAlign w:val="center"/>
            <w:hideMark/>
          </w:tcPr>
          <w:p w14:paraId="3BF904F0" w14:textId="77777777" w:rsidR="0020048B" w:rsidRPr="00C12823" w:rsidRDefault="0020048B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Lo conozco poco</w:t>
            </w:r>
          </w:p>
        </w:tc>
        <w:tc>
          <w:tcPr>
            <w:tcW w:w="0" w:type="auto"/>
            <w:vAlign w:val="center"/>
            <w:hideMark/>
          </w:tcPr>
          <w:p w14:paraId="5B3F2F4C" w14:textId="77777777" w:rsidR="0020048B" w:rsidRPr="00C12823" w:rsidRDefault="0020048B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Necesito aprender más</w:t>
            </w:r>
          </w:p>
        </w:tc>
      </w:tr>
      <w:tr w:rsidR="00C12823" w:rsidRPr="00C12823" w14:paraId="41206F4E" w14:textId="77777777" w:rsidTr="005761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5F6E5F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Cómo identificar necesidades de la comunidad</w:t>
            </w:r>
          </w:p>
        </w:tc>
        <w:tc>
          <w:tcPr>
            <w:tcW w:w="0" w:type="auto"/>
            <w:vAlign w:val="center"/>
            <w:hideMark/>
          </w:tcPr>
          <w:p w14:paraId="471A2E5E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271AFBA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E6F5BC4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</w:tr>
      <w:tr w:rsidR="00C12823" w:rsidRPr="00C12823" w14:paraId="57956567" w14:textId="77777777" w:rsidTr="005761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5ADBFB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Cómo formular objetivos y metas</w:t>
            </w:r>
          </w:p>
        </w:tc>
        <w:tc>
          <w:tcPr>
            <w:tcW w:w="0" w:type="auto"/>
            <w:vAlign w:val="center"/>
            <w:hideMark/>
          </w:tcPr>
          <w:p w14:paraId="7CB5DB16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7A2CFF4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C10B24F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</w:tr>
      <w:tr w:rsidR="00C12823" w:rsidRPr="00C12823" w14:paraId="36D60432" w14:textId="77777777" w:rsidTr="005761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5FFF0E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Cómo planificar actividades</w:t>
            </w:r>
          </w:p>
        </w:tc>
        <w:tc>
          <w:tcPr>
            <w:tcW w:w="0" w:type="auto"/>
            <w:vAlign w:val="center"/>
            <w:hideMark/>
          </w:tcPr>
          <w:p w14:paraId="12C87F60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0CB3DB3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00ABBDF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</w:tr>
      <w:tr w:rsidR="00C12823" w:rsidRPr="00C12823" w14:paraId="021CF13B" w14:textId="77777777" w:rsidTr="005761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6BD61F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Cómo buscar recursos y aliados</w:t>
            </w:r>
          </w:p>
        </w:tc>
        <w:tc>
          <w:tcPr>
            <w:tcW w:w="0" w:type="auto"/>
            <w:vAlign w:val="center"/>
            <w:hideMark/>
          </w:tcPr>
          <w:p w14:paraId="03023038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600765D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AC99318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</w:tr>
      <w:tr w:rsidR="00C12823" w:rsidRPr="00C12823" w14:paraId="012DBC02" w14:textId="77777777" w:rsidTr="005761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5F0FBE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Cómo evaluar resultados</w:t>
            </w:r>
          </w:p>
        </w:tc>
        <w:tc>
          <w:tcPr>
            <w:tcW w:w="0" w:type="auto"/>
            <w:vAlign w:val="center"/>
            <w:hideMark/>
          </w:tcPr>
          <w:p w14:paraId="78EBC569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80158BD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6B60D6C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</w:tr>
      <w:tr w:rsidR="00C12823" w:rsidRPr="00C12823" w14:paraId="4AE2B272" w14:textId="77777777" w:rsidTr="005761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924F0C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Cómo trabajar en equipo</w:t>
            </w:r>
          </w:p>
        </w:tc>
        <w:tc>
          <w:tcPr>
            <w:tcW w:w="0" w:type="auto"/>
            <w:vAlign w:val="center"/>
            <w:hideMark/>
          </w:tcPr>
          <w:p w14:paraId="51EF73A6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A348902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C790C88" w14:textId="77777777" w:rsidR="0020048B" w:rsidRPr="00C12823" w:rsidRDefault="0020048B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</w:p>
        </w:tc>
      </w:tr>
    </w:tbl>
    <w:p w14:paraId="75E48EC3" w14:textId="77777777" w:rsidR="0020048B" w:rsidRPr="00C12823" w:rsidRDefault="0020048B" w:rsidP="008C207F">
      <w:pPr>
        <w:pStyle w:val="NormalWeb"/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Al final, los participantes pueden compartir de manera voluntaria qué aspectos sienten que dominan más y cuáles necesitan reforzar.</w:t>
      </w:r>
    </w:p>
    <w:p w14:paraId="4A3BE539" w14:textId="77777777" w:rsidR="0020048B" w:rsidRPr="00C12823" w:rsidRDefault="0020048B" w:rsidP="008C207F">
      <w:pPr>
        <w:pStyle w:val="NormalWeb"/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Concluye preguntando:</w:t>
      </w:r>
    </w:p>
    <w:p w14:paraId="76D5A008" w14:textId="77777777" w:rsidR="0020048B" w:rsidRPr="00C12823" w:rsidRDefault="0020048B" w:rsidP="00552241">
      <w:pPr>
        <w:pStyle w:val="NormalWeb"/>
        <w:numPr>
          <w:ilvl w:val="0"/>
          <w:numId w:val="51"/>
        </w:numPr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¿Qué descubrí sobre lo que ya sé y lo que necesito aprender?</w:t>
      </w:r>
    </w:p>
    <w:p w14:paraId="7C695B6C" w14:textId="77777777" w:rsidR="0020048B" w:rsidRPr="00C12823" w:rsidRDefault="0020048B" w:rsidP="00552241">
      <w:pPr>
        <w:pStyle w:val="NormalWeb"/>
        <w:numPr>
          <w:ilvl w:val="0"/>
          <w:numId w:val="51"/>
        </w:numPr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¿Qué me motiva a participar en proyectos comunitarios?</w:t>
      </w:r>
    </w:p>
    <w:p w14:paraId="70E53CA3" w14:textId="77777777" w:rsidR="0020048B" w:rsidRPr="00C12823" w:rsidRDefault="0020048B" w:rsidP="00552241">
      <w:pPr>
        <w:pStyle w:val="NormalWeb"/>
        <w:numPr>
          <w:ilvl w:val="0"/>
          <w:numId w:val="51"/>
        </w:numPr>
        <w:rPr>
          <w:rFonts w:ascii="Calibri" w:eastAsia="Calibri" w:hAnsi="Calibri" w:cs="Calibri"/>
          <w:bCs/>
          <w:lang w:eastAsia="en-US"/>
        </w:rPr>
      </w:pPr>
      <w:r w:rsidRPr="00C12823">
        <w:rPr>
          <w:rFonts w:ascii="Calibri" w:eastAsia="Calibri" w:hAnsi="Calibri" w:cs="Calibri"/>
          <w:bCs/>
          <w:lang w:eastAsia="en-US"/>
        </w:rPr>
        <w:t>¿Cómo puede este curso o taller ayudarme a fortalecer mis capacidades para actuar en mi comunidad?</w:t>
      </w:r>
    </w:p>
    <w:p w14:paraId="16E4789B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C12823">
        <w:rPr>
          <w:rFonts w:cs="Calibri"/>
          <w:bCs/>
          <w:sz w:val="24"/>
          <w:szCs w:val="24"/>
        </w:rPr>
        <w:t>Ambiente requerido:  Convencional</w:t>
      </w:r>
    </w:p>
    <w:p w14:paraId="55F3857C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C12823">
        <w:rPr>
          <w:rFonts w:cs="Calibri"/>
          <w:bCs/>
          <w:sz w:val="24"/>
          <w:szCs w:val="24"/>
        </w:rPr>
        <w:t>Estrategias o técnicas didácticas activas:  Exposición</w:t>
      </w:r>
    </w:p>
    <w:p w14:paraId="7A54C235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C12823">
        <w:rPr>
          <w:rFonts w:cs="Calibri"/>
          <w:bCs/>
          <w:sz w:val="24"/>
          <w:szCs w:val="24"/>
        </w:rPr>
        <w:t xml:space="preserve">Materiales de formación: Equipos de </w:t>
      </w:r>
      <w:proofErr w:type="spellStart"/>
      <w:r w:rsidRPr="00C12823">
        <w:rPr>
          <w:rFonts w:cs="Calibri"/>
          <w:bCs/>
          <w:sz w:val="24"/>
          <w:szCs w:val="24"/>
        </w:rPr>
        <w:t>computo</w:t>
      </w:r>
      <w:proofErr w:type="spellEnd"/>
      <w:r w:rsidRPr="00C12823">
        <w:rPr>
          <w:rFonts w:cs="Calibri"/>
          <w:bCs/>
          <w:sz w:val="24"/>
          <w:szCs w:val="24"/>
        </w:rPr>
        <w:t>, video Beam, conectividad.</w:t>
      </w:r>
    </w:p>
    <w:p w14:paraId="2ABFB24A" w14:textId="30C178E9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C12823">
        <w:rPr>
          <w:rFonts w:cs="Calibri"/>
          <w:bCs/>
          <w:sz w:val="24"/>
          <w:szCs w:val="24"/>
        </w:rPr>
        <w:t xml:space="preserve">documentos </w:t>
      </w:r>
      <w:proofErr w:type="spellStart"/>
      <w:r w:rsidRPr="00C12823">
        <w:rPr>
          <w:rFonts w:cs="Calibri"/>
          <w:bCs/>
          <w:sz w:val="24"/>
          <w:szCs w:val="24"/>
        </w:rPr>
        <w:t>relacionaldos</w:t>
      </w:r>
      <w:proofErr w:type="spellEnd"/>
      <w:r w:rsidRPr="00C12823">
        <w:rPr>
          <w:rFonts w:cs="Calibri"/>
          <w:bCs/>
          <w:sz w:val="24"/>
          <w:szCs w:val="24"/>
        </w:rPr>
        <w:t xml:space="preserve"> </w:t>
      </w:r>
    </w:p>
    <w:p w14:paraId="17278DC3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C12823">
        <w:rPr>
          <w:rFonts w:cs="Calibri"/>
          <w:bCs/>
          <w:sz w:val="24"/>
          <w:szCs w:val="24"/>
        </w:rPr>
        <w:t>Duración de la actividad:  8 horas.</w:t>
      </w:r>
    </w:p>
    <w:p w14:paraId="3E152328" w14:textId="320BE532" w:rsidR="00F51763" w:rsidRDefault="00F51763" w:rsidP="008C207F">
      <w:pPr>
        <w:spacing w:after="0" w:line="240" w:lineRule="auto"/>
        <w:rPr>
          <w:rFonts w:cs="Calibri"/>
          <w:bCs/>
          <w:sz w:val="24"/>
          <w:szCs w:val="24"/>
          <w:lang w:val="es-MX"/>
        </w:rPr>
      </w:pPr>
    </w:p>
    <w:p w14:paraId="0D6472C1" w14:textId="77777777" w:rsidR="00E7041B" w:rsidRPr="00C12823" w:rsidRDefault="00E7041B" w:rsidP="008C207F">
      <w:pPr>
        <w:spacing w:after="0" w:line="240" w:lineRule="auto"/>
        <w:rPr>
          <w:rFonts w:cs="Calibri"/>
          <w:bCs/>
          <w:sz w:val="24"/>
          <w:szCs w:val="24"/>
          <w:lang w:val="es-MX"/>
        </w:rPr>
      </w:pPr>
    </w:p>
    <w:p w14:paraId="1ECBC812" w14:textId="4AAFDF2C" w:rsidR="003B493D" w:rsidRDefault="00FE7202" w:rsidP="008C207F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7041B">
        <w:rPr>
          <w:rFonts w:cs="Calibri"/>
          <w:b/>
          <w:sz w:val="24"/>
          <w:szCs w:val="24"/>
        </w:rPr>
        <w:t xml:space="preserve">3.3 </w:t>
      </w:r>
      <w:r w:rsidR="00CC084F" w:rsidRPr="00E7041B">
        <w:rPr>
          <w:rFonts w:cs="Calibri"/>
          <w:b/>
          <w:sz w:val="24"/>
          <w:szCs w:val="24"/>
        </w:rPr>
        <w:t xml:space="preserve">Actividades de </w:t>
      </w:r>
      <w:r w:rsidR="09EDA5A2" w:rsidRPr="00E7041B">
        <w:rPr>
          <w:rFonts w:cs="Calibri"/>
          <w:b/>
          <w:sz w:val="24"/>
          <w:szCs w:val="24"/>
        </w:rPr>
        <w:t>apropiación</w:t>
      </w:r>
    </w:p>
    <w:p w14:paraId="58117D97" w14:textId="77777777" w:rsidR="00E7041B" w:rsidRPr="00E7041B" w:rsidRDefault="00E7041B" w:rsidP="008C207F">
      <w:pPr>
        <w:spacing w:after="0" w:line="240" w:lineRule="auto"/>
        <w:jc w:val="both"/>
        <w:rPr>
          <w:rFonts w:cs="Calibri"/>
          <w:b/>
          <w:sz w:val="24"/>
          <w:szCs w:val="24"/>
        </w:rPr>
      </w:pPr>
    </w:p>
    <w:p w14:paraId="39D15F97" w14:textId="09D8EF93" w:rsidR="00D5618E" w:rsidRPr="00E7041B" w:rsidRDefault="00C529C5" w:rsidP="008C207F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7041B">
        <w:rPr>
          <w:rFonts w:cs="Calibri"/>
          <w:b/>
          <w:sz w:val="24"/>
          <w:szCs w:val="24"/>
        </w:rPr>
        <w:lastRenderedPageBreak/>
        <w:t xml:space="preserve">3.3.1 </w:t>
      </w:r>
      <w:r w:rsidR="00DF0587">
        <w:t>DETERMINAR LAS ACTIVIDADES A FORMULAR DE ACUERDO CON EL DISEÑO METODOLÓGICO Y NECESIDADES DE LA EMPRESA.</w:t>
      </w:r>
    </w:p>
    <w:p w14:paraId="448BB9D4" w14:textId="1CDBC498" w:rsidR="00500E38" w:rsidRPr="00C12823" w:rsidRDefault="00E7041B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  <w:bCs/>
          <w:sz w:val="24"/>
          <w:szCs w:val="24"/>
        </w:rPr>
      </w:pPr>
      <w:r>
        <w:rPr>
          <w:rFonts w:eastAsia="Arial" w:cs="Calibri"/>
          <w:bCs/>
          <w:sz w:val="24"/>
          <w:szCs w:val="24"/>
        </w:rPr>
        <w:t>A</w:t>
      </w:r>
      <w:r w:rsidR="00C529C5" w:rsidRPr="00C12823">
        <w:rPr>
          <w:rFonts w:eastAsia="Arial" w:cs="Calibri"/>
          <w:bCs/>
          <w:sz w:val="24"/>
          <w:szCs w:val="24"/>
        </w:rPr>
        <w:t xml:space="preserve">ctividad: </w:t>
      </w:r>
      <w:r w:rsidR="00500E38" w:rsidRPr="00C12823">
        <w:rPr>
          <w:rStyle w:val="Textoennegrita"/>
          <w:rFonts w:cs="Calibri"/>
          <w:b w:val="0"/>
          <w:sz w:val="24"/>
          <w:szCs w:val="24"/>
        </w:rPr>
        <w:t xml:space="preserve"> Identificación de las necesidades de la comun</w:t>
      </w:r>
      <w:r w:rsidR="00CC43BE" w:rsidRPr="00C12823">
        <w:rPr>
          <w:rStyle w:val="Textoennegrita"/>
          <w:rFonts w:cs="Calibri"/>
          <w:b w:val="0"/>
          <w:sz w:val="24"/>
          <w:szCs w:val="24"/>
        </w:rPr>
        <w:t>idad</w:t>
      </w:r>
      <w:r w:rsidR="00500E38" w:rsidRPr="00C12823">
        <w:rPr>
          <w:rFonts w:cs="Calibri"/>
          <w:bCs/>
          <w:sz w:val="24"/>
          <w:szCs w:val="24"/>
        </w:rPr>
        <w:t xml:space="preserve">, considerando su </w:t>
      </w:r>
      <w:r w:rsidR="00500E38" w:rsidRPr="00C12823">
        <w:rPr>
          <w:rStyle w:val="Textoennegrita"/>
          <w:rFonts w:cs="Calibri"/>
          <w:b w:val="0"/>
          <w:sz w:val="24"/>
          <w:szCs w:val="24"/>
        </w:rPr>
        <w:t>contexto territorial, cultural y creencias locales</w:t>
      </w:r>
      <w:r w:rsidR="00500E38" w:rsidRPr="00C12823">
        <w:rPr>
          <w:rFonts w:cs="Calibri"/>
          <w:bCs/>
          <w:sz w:val="24"/>
          <w:szCs w:val="24"/>
        </w:rPr>
        <w:t xml:space="preserve">, para elaborar como producto final un </w:t>
      </w:r>
      <w:r w:rsidR="00500E38" w:rsidRPr="00C12823">
        <w:rPr>
          <w:rStyle w:val="Textoennegrita"/>
          <w:rFonts w:cs="Calibri"/>
          <w:b w:val="0"/>
          <w:sz w:val="24"/>
          <w:szCs w:val="24"/>
        </w:rPr>
        <w:t>Informe o Dossier de Diagnóstico Comunitario</w:t>
      </w:r>
      <w:r w:rsidR="00500E38" w:rsidRPr="00C12823">
        <w:rPr>
          <w:rFonts w:cs="Calibri"/>
          <w:bCs/>
          <w:sz w:val="24"/>
          <w:szCs w:val="24"/>
        </w:rPr>
        <w:t xml:space="preserve"> que sirva de base para la formulación de un proyecto comunitario.</w:t>
      </w:r>
    </w:p>
    <w:p w14:paraId="6F19B2C8" w14:textId="34CAA2C3" w:rsidR="00500E38" w:rsidRPr="00C12823" w:rsidRDefault="00500E38" w:rsidP="008C207F">
      <w:pPr>
        <w:pStyle w:val="Ttulo2"/>
        <w:jc w:val="left"/>
        <w:rPr>
          <w:rFonts w:cs="Calibri"/>
          <w:bCs/>
          <w:color w:val="auto"/>
          <w:sz w:val="24"/>
        </w:rPr>
      </w:pPr>
      <w:r w:rsidRPr="00C12823">
        <w:rPr>
          <w:rStyle w:val="Textoennegrita"/>
          <w:rFonts w:cs="Calibri"/>
          <w:b w:val="0"/>
          <w:color w:val="auto"/>
          <w:sz w:val="24"/>
        </w:rPr>
        <w:t>Informe o dossier de diagnóstico comunitario</w:t>
      </w:r>
      <w:r w:rsidRPr="00C12823">
        <w:rPr>
          <w:rFonts w:cs="Calibri"/>
          <w:bCs/>
          <w:color w:val="auto"/>
          <w:sz w:val="24"/>
        </w:rPr>
        <w:t xml:space="preserve"> que incluya:</w:t>
      </w:r>
    </w:p>
    <w:p w14:paraId="47ECA1CF" w14:textId="77777777" w:rsidR="00500E38" w:rsidRPr="00C12823" w:rsidRDefault="00500E38" w:rsidP="00552241">
      <w:pPr>
        <w:pStyle w:val="NormalWeb"/>
        <w:numPr>
          <w:ilvl w:val="0"/>
          <w:numId w:val="8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Caracterización del territorio.</w:t>
      </w:r>
    </w:p>
    <w:p w14:paraId="5C08657A" w14:textId="77777777" w:rsidR="00500E38" w:rsidRPr="00C12823" w:rsidRDefault="00500E38" w:rsidP="00552241">
      <w:pPr>
        <w:pStyle w:val="NormalWeb"/>
        <w:numPr>
          <w:ilvl w:val="0"/>
          <w:numId w:val="8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Análisis sociocultural.</w:t>
      </w:r>
    </w:p>
    <w:p w14:paraId="4929ED02" w14:textId="77777777" w:rsidR="00500E38" w:rsidRPr="00C12823" w:rsidRDefault="00500E38" w:rsidP="00552241">
      <w:pPr>
        <w:pStyle w:val="NormalWeb"/>
        <w:numPr>
          <w:ilvl w:val="0"/>
          <w:numId w:val="8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Matriz de necesidades priorizadas.</w:t>
      </w:r>
    </w:p>
    <w:p w14:paraId="687650F2" w14:textId="77777777" w:rsidR="00500E38" w:rsidRPr="00C12823" w:rsidRDefault="00500E38" w:rsidP="00552241">
      <w:pPr>
        <w:pStyle w:val="NormalWeb"/>
        <w:numPr>
          <w:ilvl w:val="0"/>
          <w:numId w:val="8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Interpretación y conclusiones de resultados.</w:t>
      </w:r>
    </w:p>
    <w:p w14:paraId="6FD17079" w14:textId="77777777" w:rsidR="00500E38" w:rsidRPr="00C12823" w:rsidRDefault="00500E38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1. Definir el propósito y los alcances</w:t>
      </w:r>
    </w:p>
    <w:p w14:paraId="50D4B8AF" w14:textId="77777777" w:rsidR="00500E38" w:rsidRPr="00C12823" w:rsidRDefault="00500E38" w:rsidP="00552241">
      <w:pPr>
        <w:pStyle w:val="NormalWeb"/>
        <w:numPr>
          <w:ilvl w:val="0"/>
          <w:numId w:val="9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 xml:space="preserve">Determinar qué se quiere conocer: las </w:t>
      </w:r>
      <w:r w:rsidRPr="00C12823">
        <w:rPr>
          <w:rStyle w:val="Textoennegrita"/>
          <w:rFonts w:ascii="Calibri" w:hAnsi="Calibri" w:cs="Calibri"/>
          <w:b w:val="0"/>
        </w:rPr>
        <w:t>necesidades reales</w:t>
      </w:r>
      <w:r w:rsidRPr="00C12823">
        <w:rPr>
          <w:rFonts w:ascii="Calibri" w:hAnsi="Calibri" w:cs="Calibri"/>
          <w:bCs/>
        </w:rPr>
        <w:t xml:space="preserve"> de la comunidad en relación con su territorio, cultura, recursos y valores.</w:t>
      </w:r>
    </w:p>
    <w:p w14:paraId="0BBDEC9E" w14:textId="77777777" w:rsidR="00500E38" w:rsidRPr="00C12823" w:rsidRDefault="00500E38" w:rsidP="00552241">
      <w:pPr>
        <w:pStyle w:val="NormalWeb"/>
        <w:numPr>
          <w:ilvl w:val="0"/>
          <w:numId w:val="9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 xml:space="preserve">Formular una o dos </w:t>
      </w:r>
      <w:r w:rsidRPr="00C12823">
        <w:rPr>
          <w:rStyle w:val="Textoennegrita"/>
          <w:rFonts w:ascii="Calibri" w:hAnsi="Calibri" w:cs="Calibri"/>
          <w:b w:val="0"/>
        </w:rPr>
        <w:t>preguntas guía</w:t>
      </w:r>
      <w:r w:rsidRPr="00C12823">
        <w:rPr>
          <w:rFonts w:ascii="Calibri" w:hAnsi="Calibri" w:cs="Calibri"/>
          <w:bCs/>
        </w:rPr>
        <w:t>, por ejemplo:</w:t>
      </w:r>
    </w:p>
    <w:p w14:paraId="102B111D" w14:textId="77777777" w:rsidR="00500E38" w:rsidRPr="00C12823" w:rsidRDefault="00500E38" w:rsidP="00552241">
      <w:pPr>
        <w:pStyle w:val="NormalWeb"/>
        <w:numPr>
          <w:ilvl w:val="0"/>
          <w:numId w:val="21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¿Cuáles son los principales problemas o carencias de la comunidad?</w:t>
      </w:r>
    </w:p>
    <w:p w14:paraId="5F3C4359" w14:textId="77777777" w:rsidR="00500E38" w:rsidRPr="00C12823" w:rsidRDefault="00500E38" w:rsidP="00552241">
      <w:pPr>
        <w:pStyle w:val="NormalWeb"/>
        <w:numPr>
          <w:ilvl w:val="0"/>
          <w:numId w:val="21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¿Cómo influyen las creencias, costumbres o prácticas culturales en la percepción de esas necesidades?</w:t>
      </w:r>
    </w:p>
    <w:p w14:paraId="25F0A7EB" w14:textId="77777777" w:rsidR="00500E38" w:rsidRPr="00C12823" w:rsidRDefault="00500E38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2. Seleccionar la comunidad o zona de estudio</w:t>
      </w:r>
    </w:p>
    <w:p w14:paraId="1C669C25" w14:textId="77777777" w:rsidR="00500E38" w:rsidRPr="00C12823" w:rsidRDefault="00500E38" w:rsidP="00552241">
      <w:pPr>
        <w:pStyle w:val="NormalWeb"/>
        <w:numPr>
          <w:ilvl w:val="0"/>
          <w:numId w:val="10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Elegir una comunidad cercana o representativa.</w:t>
      </w:r>
    </w:p>
    <w:p w14:paraId="2780ECA4" w14:textId="77777777" w:rsidR="00500E38" w:rsidRPr="00C12823" w:rsidRDefault="00500E38" w:rsidP="00552241">
      <w:pPr>
        <w:pStyle w:val="NormalWeb"/>
        <w:numPr>
          <w:ilvl w:val="0"/>
          <w:numId w:val="10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 xml:space="preserve">Identificar su </w:t>
      </w:r>
      <w:r w:rsidRPr="00C12823">
        <w:rPr>
          <w:rStyle w:val="Textoennegrita"/>
          <w:rFonts w:ascii="Calibri" w:hAnsi="Calibri" w:cs="Calibri"/>
          <w:b w:val="0"/>
        </w:rPr>
        <w:t>ubicación geográfica, límites territoriales y características principales</w:t>
      </w:r>
      <w:r w:rsidRPr="00C12823">
        <w:rPr>
          <w:rFonts w:ascii="Calibri" w:hAnsi="Calibri" w:cs="Calibri"/>
          <w:bCs/>
        </w:rPr>
        <w:t xml:space="preserve"> (rural, urbana, indígena, etc.).</w:t>
      </w:r>
    </w:p>
    <w:p w14:paraId="18032812" w14:textId="77777777" w:rsidR="00500E38" w:rsidRPr="00C12823" w:rsidRDefault="00500E38" w:rsidP="00552241">
      <w:pPr>
        <w:pStyle w:val="NormalWeb"/>
        <w:numPr>
          <w:ilvl w:val="0"/>
          <w:numId w:val="10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Realizar una breve revisión documental o búsqueda previa sobre su historia y contexto.</w:t>
      </w:r>
    </w:p>
    <w:p w14:paraId="4C2501DF" w14:textId="77777777" w:rsidR="00500E38" w:rsidRPr="00C12823" w:rsidRDefault="00500E38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3. Diseñar los instrumentos de recolección de información</w:t>
      </w:r>
    </w:p>
    <w:p w14:paraId="42C59EDB" w14:textId="77777777" w:rsidR="00500E38" w:rsidRPr="00C12823" w:rsidRDefault="00500E38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El equipo debe acordar qué técnicas usará:</w:t>
      </w:r>
    </w:p>
    <w:p w14:paraId="326BFF0B" w14:textId="77777777" w:rsidR="00500E38" w:rsidRPr="00C12823" w:rsidRDefault="00500E38" w:rsidP="00552241">
      <w:pPr>
        <w:pStyle w:val="NormalWeb"/>
        <w:numPr>
          <w:ilvl w:val="0"/>
          <w:numId w:val="11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Observación directa:</w:t>
      </w:r>
      <w:r w:rsidRPr="00C12823">
        <w:rPr>
          <w:rFonts w:ascii="Calibri" w:hAnsi="Calibri" w:cs="Calibri"/>
          <w:bCs/>
        </w:rPr>
        <w:t xml:space="preserve"> para registrar infraestructura, entorno físico y dinámicas cotidianas.</w:t>
      </w:r>
    </w:p>
    <w:p w14:paraId="74240769" w14:textId="77777777" w:rsidR="00500E38" w:rsidRPr="00C12823" w:rsidRDefault="00500E38" w:rsidP="00552241">
      <w:pPr>
        <w:pStyle w:val="NormalWeb"/>
        <w:numPr>
          <w:ilvl w:val="0"/>
          <w:numId w:val="11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Entrevistas semiestructuradas:</w:t>
      </w:r>
      <w:r w:rsidRPr="00C12823">
        <w:rPr>
          <w:rFonts w:ascii="Calibri" w:hAnsi="Calibri" w:cs="Calibri"/>
          <w:bCs/>
        </w:rPr>
        <w:t xml:space="preserve"> a actores clave (líderes, vecinos, maestros, comerciantes, etc.).</w:t>
      </w:r>
    </w:p>
    <w:p w14:paraId="253D2CC0" w14:textId="77777777" w:rsidR="00500E38" w:rsidRPr="00C12823" w:rsidRDefault="00500E38" w:rsidP="00552241">
      <w:pPr>
        <w:pStyle w:val="NormalWeb"/>
        <w:numPr>
          <w:ilvl w:val="0"/>
          <w:numId w:val="11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Grupos focales o conversatorios:</w:t>
      </w:r>
      <w:r w:rsidRPr="00C12823">
        <w:rPr>
          <w:rFonts w:ascii="Calibri" w:hAnsi="Calibri" w:cs="Calibri"/>
          <w:bCs/>
        </w:rPr>
        <w:t xml:space="preserve"> para discutir percepciones y prioridades colectivas.</w:t>
      </w:r>
    </w:p>
    <w:p w14:paraId="36EA80EA" w14:textId="77777777" w:rsidR="00500E38" w:rsidRPr="00C12823" w:rsidRDefault="00500E38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Preparar los formatos:</w:t>
      </w:r>
    </w:p>
    <w:p w14:paraId="5D606F91" w14:textId="77777777" w:rsidR="00500E38" w:rsidRPr="00C12823" w:rsidRDefault="00500E38" w:rsidP="00552241">
      <w:pPr>
        <w:pStyle w:val="NormalWeb"/>
        <w:numPr>
          <w:ilvl w:val="0"/>
          <w:numId w:val="12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Guía de observación (aspectos territoriales, sociales, culturales).</w:t>
      </w:r>
    </w:p>
    <w:p w14:paraId="57A4F05B" w14:textId="77777777" w:rsidR="00500E38" w:rsidRPr="00C12823" w:rsidRDefault="00500E38" w:rsidP="00552241">
      <w:pPr>
        <w:pStyle w:val="NormalWeb"/>
        <w:numPr>
          <w:ilvl w:val="0"/>
          <w:numId w:val="12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Cuestionario de entrevista.</w:t>
      </w:r>
    </w:p>
    <w:p w14:paraId="6DA5B55D" w14:textId="77777777" w:rsidR="00500E38" w:rsidRPr="00C12823" w:rsidRDefault="00500E38" w:rsidP="00552241">
      <w:pPr>
        <w:pStyle w:val="NormalWeb"/>
        <w:numPr>
          <w:ilvl w:val="0"/>
          <w:numId w:val="12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Plantilla para la matriz de necesidades.</w:t>
      </w:r>
    </w:p>
    <w:p w14:paraId="27C192E1" w14:textId="77777777" w:rsidR="00500E38" w:rsidRPr="00C12823" w:rsidRDefault="00500E38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lastRenderedPageBreak/>
        <w:t>Paso 4. Presentación y consentimiento</w:t>
      </w:r>
    </w:p>
    <w:p w14:paraId="482C7B0F" w14:textId="77777777" w:rsidR="00500E38" w:rsidRPr="00C12823" w:rsidRDefault="00500E38" w:rsidP="00552241">
      <w:pPr>
        <w:pStyle w:val="NormalWeb"/>
        <w:numPr>
          <w:ilvl w:val="0"/>
          <w:numId w:val="13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Contactar a las autoridades o líderes locales.</w:t>
      </w:r>
    </w:p>
    <w:p w14:paraId="6D79C690" w14:textId="77777777" w:rsidR="00500E38" w:rsidRPr="00C12823" w:rsidRDefault="00500E38" w:rsidP="00552241">
      <w:pPr>
        <w:pStyle w:val="NormalWeb"/>
        <w:numPr>
          <w:ilvl w:val="0"/>
          <w:numId w:val="13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 xml:space="preserve">Explicar el objetivo del diagnóstico y solicitar </w:t>
      </w:r>
      <w:r w:rsidRPr="00C12823">
        <w:rPr>
          <w:rStyle w:val="Textoennegrita"/>
          <w:rFonts w:ascii="Calibri" w:hAnsi="Calibri" w:cs="Calibri"/>
          <w:b w:val="0"/>
        </w:rPr>
        <w:t>autorización y consentimiento informado</w:t>
      </w:r>
      <w:r w:rsidRPr="00C12823">
        <w:rPr>
          <w:rFonts w:ascii="Calibri" w:hAnsi="Calibri" w:cs="Calibri"/>
          <w:bCs/>
        </w:rPr>
        <w:t>.</w:t>
      </w:r>
    </w:p>
    <w:p w14:paraId="73C37387" w14:textId="77777777" w:rsidR="00500E38" w:rsidRPr="00C12823" w:rsidRDefault="00500E38" w:rsidP="00552241">
      <w:pPr>
        <w:pStyle w:val="NormalWeb"/>
        <w:numPr>
          <w:ilvl w:val="0"/>
          <w:numId w:val="13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Acordar horarios y lugares para entrevistas o reuniones.</w:t>
      </w:r>
    </w:p>
    <w:p w14:paraId="6F9951EA" w14:textId="1DC0A869" w:rsidR="00E7041B" w:rsidRDefault="00500E38" w:rsidP="00E7041B">
      <w:pPr>
        <w:pStyle w:val="Ttulo3"/>
        <w:spacing w:before="0" w:line="240" w:lineRule="auto"/>
        <w:rPr>
          <w:rStyle w:val="Textoennegrita"/>
          <w:rFonts w:ascii="Calibri" w:hAnsi="Calibri" w:cs="Calibri"/>
          <w:bCs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5. Observación del territorio</w:t>
      </w:r>
    </w:p>
    <w:p w14:paraId="03097F91" w14:textId="77777777" w:rsidR="00E7041B" w:rsidRPr="00E7041B" w:rsidRDefault="00E7041B" w:rsidP="00E7041B">
      <w:pPr>
        <w:spacing w:after="0" w:line="240" w:lineRule="auto"/>
      </w:pPr>
    </w:p>
    <w:p w14:paraId="5F2DA053" w14:textId="58591328" w:rsidR="00500E38" w:rsidRPr="00C12823" w:rsidRDefault="00500E38" w:rsidP="00552241">
      <w:pPr>
        <w:pStyle w:val="NormalWeb"/>
        <w:numPr>
          <w:ilvl w:val="0"/>
          <w:numId w:val="14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Realizar un recorrido por la comunidad y anotar:</w:t>
      </w:r>
    </w:p>
    <w:p w14:paraId="746C8962" w14:textId="77777777" w:rsidR="00500E38" w:rsidRPr="00C12823" w:rsidRDefault="00500E38" w:rsidP="00552241">
      <w:pPr>
        <w:pStyle w:val="NormalWeb"/>
        <w:numPr>
          <w:ilvl w:val="0"/>
          <w:numId w:val="52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Infraestructura, servicios, recursos naturales.</w:t>
      </w:r>
    </w:p>
    <w:p w14:paraId="02DF70C3" w14:textId="77777777" w:rsidR="00500E38" w:rsidRPr="00C12823" w:rsidRDefault="00500E38" w:rsidP="00552241">
      <w:pPr>
        <w:pStyle w:val="NormalWeb"/>
        <w:numPr>
          <w:ilvl w:val="0"/>
          <w:numId w:val="52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Distribución del territorio (barrios, caminos, espacios públicos).</w:t>
      </w:r>
    </w:p>
    <w:p w14:paraId="50F59B91" w14:textId="5380EE94" w:rsidR="00500E38" w:rsidRDefault="00500E38" w:rsidP="00552241">
      <w:pPr>
        <w:pStyle w:val="NormalWeb"/>
        <w:numPr>
          <w:ilvl w:val="0"/>
          <w:numId w:val="52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Elementos culturales visibles (murales, templos, símbolos, actividades tradicionales).</w:t>
      </w:r>
    </w:p>
    <w:p w14:paraId="144D8A58" w14:textId="77777777" w:rsidR="00E7041B" w:rsidRPr="00C12823" w:rsidRDefault="00E7041B" w:rsidP="00E7041B">
      <w:pPr>
        <w:pStyle w:val="NormalWeb"/>
        <w:spacing w:before="0" w:beforeAutospacing="0" w:after="0" w:afterAutospacing="0"/>
        <w:ind w:left="1080"/>
        <w:rPr>
          <w:rFonts w:ascii="Calibri" w:hAnsi="Calibri" w:cs="Calibri"/>
          <w:bCs/>
        </w:rPr>
      </w:pPr>
    </w:p>
    <w:p w14:paraId="795DE264" w14:textId="06D327B9" w:rsidR="00500E38" w:rsidRDefault="00500E38" w:rsidP="00552241">
      <w:pPr>
        <w:pStyle w:val="NormalWeb"/>
        <w:numPr>
          <w:ilvl w:val="0"/>
          <w:numId w:val="14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Tomar fotografías o croquis (solo con autorización).</w:t>
      </w:r>
    </w:p>
    <w:p w14:paraId="6DA7A564" w14:textId="77777777" w:rsidR="00E7041B" w:rsidRPr="00C12823" w:rsidRDefault="00E7041B" w:rsidP="00E7041B">
      <w:pPr>
        <w:pStyle w:val="NormalWeb"/>
        <w:spacing w:before="0" w:beforeAutospacing="0" w:after="0" w:afterAutospacing="0"/>
        <w:ind w:left="360"/>
        <w:rPr>
          <w:rFonts w:ascii="Calibri" w:hAnsi="Calibri" w:cs="Calibri"/>
          <w:bCs/>
        </w:rPr>
      </w:pPr>
    </w:p>
    <w:p w14:paraId="21C30992" w14:textId="77777777" w:rsidR="00500E38" w:rsidRPr="00C12823" w:rsidRDefault="00500E38" w:rsidP="00E7041B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6. Aplicación de entrevistas y grupos focales</w:t>
      </w:r>
    </w:p>
    <w:p w14:paraId="5252E79A" w14:textId="77777777" w:rsidR="00500E38" w:rsidRPr="00C12823" w:rsidRDefault="00500E38" w:rsidP="00552241">
      <w:pPr>
        <w:pStyle w:val="NormalWeb"/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Entrevistar a distintos perfiles (jóvenes, adultos, mujeres, líderes, comerciantes, docentes, etc.).</w:t>
      </w:r>
    </w:p>
    <w:p w14:paraId="518BD650" w14:textId="77777777" w:rsidR="00500E38" w:rsidRPr="00C12823" w:rsidRDefault="00500E38" w:rsidP="00552241">
      <w:pPr>
        <w:pStyle w:val="NormalWeb"/>
        <w:numPr>
          <w:ilvl w:val="0"/>
          <w:numId w:val="15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En grupos focales, pedir que comenten:</w:t>
      </w:r>
    </w:p>
    <w:p w14:paraId="7CA98CF5" w14:textId="77777777" w:rsidR="00500E38" w:rsidRPr="00C12823" w:rsidRDefault="00500E38" w:rsidP="00E7041B">
      <w:pPr>
        <w:pStyle w:val="NormalWeb"/>
        <w:spacing w:before="0" w:beforeAutospacing="0" w:after="0" w:afterAutospacing="0"/>
        <w:ind w:left="360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problemas o carencias consideran más urgentes?</w:t>
      </w:r>
    </w:p>
    <w:p w14:paraId="0F91814D" w14:textId="77777777" w:rsidR="00500E38" w:rsidRPr="00C12823" w:rsidRDefault="00500E38" w:rsidP="00E7041B">
      <w:pPr>
        <w:pStyle w:val="NormalWeb"/>
        <w:spacing w:before="0" w:beforeAutospacing="0" w:after="0" w:afterAutospacing="0"/>
        <w:ind w:left="360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soluciones o recursos ya existen?</w:t>
      </w:r>
    </w:p>
    <w:p w14:paraId="5C1A28D5" w14:textId="77777777" w:rsidR="00500E38" w:rsidRPr="00C12823" w:rsidRDefault="00500E38" w:rsidP="00E7041B">
      <w:pPr>
        <w:pStyle w:val="NormalWeb"/>
        <w:spacing w:before="0" w:beforeAutospacing="0" w:after="0" w:afterAutospacing="0"/>
        <w:ind w:left="360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costumbres o creencias influyen en las decisiones colectivas?</w:t>
      </w:r>
    </w:p>
    <w:p w14:paraId="729D669E" w14:textId="3016C4D3" w:rsidR="00500E38" w:rsidRPr="00C12823" w:rsidRDefault="00500E38" w:rsidP="00552241">
      <w:pPr>
        <w:pStyle w:val="NormalWeb"/>
        <w:numPr>
          <w:ilvl w:val="0"/>
          <w:numId w:val="15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Registrar textualmente las respuestas clave.</w:t>
      </w:r>
    </w:p>
    <w:p w14:paraId="1ACC924E" w14:textId="77777777" w:rsidR="00500E38" w:rsidRPr="00C12823" w:rsidRDefault="00500E38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7. Caracterización del territorio</w:t>
      </w:r>
    </w:p>
    <w:p w14:paraId="35157D66" w14:textId="77777777" w:rsidR="00500E38" w:rsidRPr="00C12823" w:rsidRDefault="00500E38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Redactar una descripción clara que incluya:</w:t>
      </w:r>
    </w:p>
    <w:p w14:paraId="14787B56" w14:textId="77777777" w:rsidR="00500E38" w:rsidRPr="00C12823" w:rsidRDefault="00500E38" w:rsidP="00552241">
      <w:pPr>
        <w:pStyle w:val="NormalWeb"/>
        <w:numPr>
          <w:ilvl w:val="0"/>
          <w:numId w:val="16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Ubicación geográfica y límites.</w:t>
      </w:r>
    </w:p>
    <w:p w14:paraId="6D205E71" w14:textId="77777777" w:rsidR="00500E38" w:rsidRPr="00C12823" w:rsidRDefault="00500E38" w:rsidP="00552241">
      <w:pPr>
        <w:pStyle w:val="NormalWeb"/>
        <w:numPr>
          <w:ilvl w:val="0"/>
          <w:numId w:val="16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Aspectos físicos:</w:t>
      </w:r>
      <w:r w:rsidRPr="00C12823">
        <w:rPr>
          <w:rFonts w:ascii="Calibri" w:hAnsi="Calibri" w:cs="Calibri"/>
          <w:bCs/>
        </w:rPr>
        <w:t xml:space="preserve"> clima, suelo, recursos naturales.</w:t>
      </w:r>
    </w:p>
    <w:p w14:paraId="0DD40AD7" w14:textId="77777777" w:rsidR="00500E38" w:rsidRPr="00C12823" w:rsidRDefault="00500E38" w:rsidP="00552241">
      <w:pPr>
        <w:pStyle w:val="NormalWeb"/>
        <w:numPr>
          <w:ilvl w:val="0"/>
          <w:numId w:val="16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Aspectos demográficos:</w:t>
      </w:r>
      <w:r w:rsidRPr="00C12823">
        <w:rPr>
          <w:rFonts w:ascii="Calibri" w:hAnsi="Calibri" w:cs="Calibri"/>
          <w:bCs/>
        </w:rPr>
        <w:t xml:space="preserve"> número de habitantes, grupos de edad, ocupaciones.</w:t>
      </w:r>
    </w:p>
    <w:p w14:paraId="1AB0A244" w14:textId="77777777" w:rsidR="00500E38" w:rsidRPr="00C12823" w:rsidRDefault="00500E38" w:rsidP="00552241">
      <w:pPr>
        <w:pStyle w:val="NormalWeb"/>
        <w:numPr>
          <w:ilvl w:val="0"/>
          <w:numId w:val="16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Aspectos económicos:</w:t>
      </w:r>
      <w:r w:rsidRPr="00C12823">
        <w:rPr>
          <w:rFonts w:ascii="Calibri" w:hAnsi="Calibri" w:cs="Calibri"/>
          <w:bCs/>
        </w:rPr>
        <w:t xml:space="preserve"> principales actividades productivas.</w:t>
      </w:r>
    </w:p>
    <w:p w14:paraId="054DBB1C" w14:textId="77777777" w:rsidR="00500E38" w:rsidRPr="00C12823" w:rsidRDefault="00500E38" w:rsidP="00552241">
      <w:pPr>
        <w:pStyle w:val="NormalWeb"/>
        <w:numPr>
          <w:ilvl w:val="0"/>
          <w:numId w:val="16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Aspectos institucionales:</w:t>
      </w:r>
      <w:r w:rsidRPr="00C12823">
        <w:rPr>
          <w:rFonts w:ascii="Calibri" w:hAnsi="Calibri" w:cs="Calibri"/>
          <w:bCs/>
        </w:rPr>
        <w:t xml:space="preserve"> organizaciones o autoridades locales.</w:t>
      </w:r>
    </w:p>
    <w:p w14:paraId="120FE1B0" w14:textId="77777777" w:rsidR="00500E38" w:rsidRPr="00C12823" w:rsidRDefault="00500E38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8. Análisis sociocultural</w:t>
      </w:r>
    </w:p>
    <w:p w14:paraId="0651DF7A" w14:textId="77777777" w:rsidR="00500E38" w:rsidRPr="00C12823" w:rsidRDefault="00500E38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Elaborar un apartado donde se describan:</w:t>
      </w:r>
    </w:p>
    <w:p w14:paraId="0DF70A30" w14:textId="77777777" w:rsidR="00500E38" w:rsidRPr="00C12823" w:rsidRDefault="00500E38" w:rsidP="00552241">
      <w:pPr>
        <w:pStyle w:val="NormalWeb"/>
        <w:numPr>
          <w:ilvl w:val="0"/>
          <w:numId w:val="17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Prácticas, costumbres y tradiciones locales.</w:t>
      </w:r>
    </w:p>
    <w:p w14:paraId="594E961F" w14:textId="77777777" w:rsidR="00500E38" w:rsidRPr="00C12823" w:rsidRDefault="00500E38" w:rsidP="00552241">
      <w:pPr>
        <w:pStyle w:val="NormalWeb"/>
        <w:numPr>
          <w:ilvl w:val="0"/>
          <w:numId w:val="17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Estructuras de liderazgo o participación.</w:t>
      </w:r>
    </w:p>
    <w:p w14:paraId="36E2166D" w14:textId="77777777" w:rsidR="00500E38" w:rsidRPr="00C12823" w:rsidRDefault="00500E38" w:rsidP="00552241">
      <w:pPr>
        <w:pStyle w:val="NormalWeb"/>
        <w:numPr>
          <w:ilvl w:val="0"/>
          <w:numId w:val="17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Creencias o valores que influyen en la vida comunitaria.</w:t>
      </w:r>
    </w:p>
    <w:p w14:paraId="1A833468" w14:textId="77777777" w:rsidR="00500E38" w:rsidRPr="00C12823" w:rsidRDefault="00500E38" w:rsidP="00552241">
      <w:pPr>
        <w:pStyle w:val="NormalWeb"/>
        <w:numPr>
          <w:ilvl w:val="0"/>
          <w:numId w:val="17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Factores que fortalecen o dificultan la organización.</w:t>
      </w:r>
    </w:p>
    <w:p w14:paraId="367E4755" w14:textId="77777777" w:rsidR="00500E38" w:rsidRPr="00C12823" w:rsidRDefault="00500E38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lastRenderedPageBreak/>
        <w:t>Paso 9. Construcción de la matriz de necesidades</w:t>
      </w:r>
    </w:p>
    <w:p w14:paraId="258361A5" w14:textId="77777777" w:rsidR="00500E38" w:rsidRPr="00C12823" w:rsidRDefault="00500E38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Organizar la información en una tabla de priorización, como esta: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0"/>
        <w:gridCol w:w="1685"/>
        <w:gridCol w:w="1746"/>
        <w:gridCol w:w="2149"/>
        <w:gridCol w:w="1554"/>
        <w:gridCol w:w="1045"/>
      </w:tblGrid>
      <w:tr w:rsidR="00C12823" w:rsidRPr="00C12823" w14:paraId="01CF4C95" w14:textId="77777777" w:rsidTr="008C207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C45C1A5" w14:textId="77777777" w:rsidR="00500E38" w:rsidRPr="00C12823" w:rsidRDefault="00500E38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Style w:val="Textoennegrita"/>
                <w:rFonts w:cs="Calibri"/>
                <w:b w:val="0"/>
                <w:sz w:val="24"/>
                <w:szCs w:val="24"/>
              </w:rPr>
              <w:t>Necesidad identificada</w:t>
            </w:r>
          </w:p>
        </w:tc>
        <w:tc>
          <w:tcPr>
            <w:tcW w:w="0" w:type="auto"/>
            <w:vAlign w:val="center"/>
            <w:hideMark/>
          </w:tcPr>
          <w:p w14:paraId="5B22B473" w14:textId="77777777" w:rsidR="00500E38" w:rsidRPr="00C12823" w:rsidRDefault="00500E38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Style w:val="Textoennegrita"/>
                <w:rFonts w:cs="Calibri"/>
                <w:b w:val="0"/>
                <w:sz w:val="24"/>
                <w:szCs w:val="24"/>
              </w:rPr>
              <w:t>Causas</w:t>
            </w:r>
          </w:p>
        </w:tc>
        <w:tc>
          <w:tcPr>
            <w:tcW w:w="0" w:type="auto"/>
            <w:vAlign w:val="center"/>
            <w:hideMark/>
          </w:tcPr>
          <w:p w14:paraId="5D7193FD" w14:textId="77777777" w:rsidR="00500E38" w:rsidRPr="00C12823" w:rsidRDefault="00500E38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Style w:val="Textoennegrita"/>
                <w:rFonts w:cs="Calibri"/>
                <w:b w:val="0"/>
                <w:sz w:val="24"/>
                <w:szCs w:val="24"/>
              </w:rPr>
              <w:t>Consecuencias</w:t>
            </w:r>
          </w:p>
        </w:tc>
        <w:tc>
          <w:tcPr>
            <w:tcW w:w="0" w:type="auto"/>
            <w:vAlign w:val="center"/>
            <w:hideMark/>
          </w:tcPr>
          <w:p w14:paraId="6947468C" w14:textId="77777777" w:rsidR="00500E38" w:rsidRPr="00C12823" w:rsidRDefault="00500E38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Style w:val="Textoennegrita"/>
                <w:rFonts w:cs="Calibri"/>
                <w:b w:val="0"/>
                <w:sz w:val="24"/>
                <w:szCs w:val="24"/>
              </w:rPr>
              <w:t>Importancia para la comunidad (alta/media/baja)</w:t>
            </w:r>
          </w:p>
        </w:tc>
        <w:tc>
          <w:tcPr>
            <w:tcW w:w="0" w:type="auto"/>
            <w:vAlign w:val="center"/>
            <w:hideMark/>
          </w:tcPr>
          <w:p w14:paraId="6E6A4970" w14:textId="77777777" w:rsidR="00500E38" w:rsidRPr="00C12823" w:rsidRDefault="00500E38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Style w:val="Textoennegrita"/>
                <w:rFonts w:cs="Calibri"/>
                <w:b w:val="0"/>
                <w:sz w:val="24"/>
                <w:szCs w:val="24"/>
              </w:rPr>
              <w:t>Recursos existentes</w:t>
            </w:r>
          </w:p>
        </w:tc>
        <w:tc>
          <w:tcPr>
            <w:tcW w:w="0" w:type="auto"/>
            <w:vAlign w:val="center"/>
            <w:hideMark/>
          </w:tcPr>
          <w:p w14:paraId="7E90530E" w14:textId="77777777" w:rsidR="00500E38" w:rsidRPr="00C12823" w:rsidRDefault="00500E38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Style w:val="Textoennegrita"/>
                <w:rFonts w:cs="Calibri"/>
                <w:b w:val="0"/>
                <w:sz w:val="24"/>
                <w:szCs w:val="24"/>
              </w:rPr>
              <w:t>Prioridad final</w:t>
            </w:r>
          </w:p>
        </w:tc>
      </w:tr>
      <w:tr w:rsidR="00C12823" w:rsidRPr="00C12823" w14:paraId="25B85E4E" w14:textId="77777777" w:rsidTr="008C207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B9936D" w14:textId="77777777" w:rsidR="00500E38" w:rsidRPr="00C12823" w:rsidRDefault="00500E38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Ejemplo: falta de agua potable</w:t>
            </w:r>
          </w:p>
        </w:tc>
        <w:tc>
          <w:tcPr>
            <w:tcW w:w="0" w:type="auto"/>
            <w:vAlign w:val="center"/>
            <w:hideMark/>
          </w:tcPr>
          <w:p w14:paraId="52595EEB" w14:textId="77777777" w:rsidR="00500E38" w:rsidRPr="00C12823" w:rsidRDefault="00500E38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Infraestructura deteriorada</w:t>
            </w:r>
          </w:p>
        </w:tc>
        <w:tc>
          <w:tcPr>
            <w:tcW w:w="0" w:type="auto"/>
            <w:vAlign w:val="center"/>
            <w:hideMark/>
          </w:tcPr>
          <w:p w14:paraId="499B2F2F" w14:textId="77777777" w:rsidR="00500E38" w:rsidRPr="00C12823" w:rsidRDefault="00500E38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Enfermedades, gasto económico</w:t>
            </w:r>
          </w:p>
        </w:tc>
        <w:tc>
          <w:tcPr>
            <w:tcW w:w="0" w:type="auto"/>
            <w:vAlign w:val="center"/>
            <w:hideMark/>
          </w:tcPr>
          <w:p w14:paraId="616DF61D" w14:textId="77777777" w:rsidR="00500E38" w:rsidRPr="00C12823" w:rsidRDefault="00500E38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Alta</w:t>
            </w:r>
          </w:p>
        </w:tc>
        <w:tc>
          <w:tcPr>
            <w:tcW w:w="0" w:type="auto"/>
            <w:vAlign w:val="center"/>
            <w:hideMark/>
          </w:tcPr>
          <w:p w14:paraId="5287A0C8" w14:textId="77777777" w:rsidR="00500E38" w:rsidRPr="00C12823" w:rsidRDefault="00500E38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Mano de obra local, pozo comunitario</w:t>
            </w:r>
          </w:p>
        </w:tc>
        <w:tc>
          <w:tcPr>
            <w:tcW w:w="0" w:type="auto"/>
            <w:vAlign w:val="center"/>
            <w:hideMark/>
          </w:tcPr>
          <w:p w14:paraId="3830083A" w14:textId="77777777" w:rsidR="00500E38" w:rsidRPr="00C12823" w:rsidRDefault="00500E38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1</w:t>
            </w:r>
          </w:p>
        </w:tc>
      </w:tr>
    </w:tbl>
    <w:p w14:paraId="2D06A9E2" w14:textId="77777777" w:rsidR="00500E38" w:rsidRPr="00C12823" w:rsidRDefault="00500E38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 xml:space="preserve">Analizar los datos y consensuar las </w:t>
      </w:r>
      <w:r w:rsidRPr="00C12823">
        <w:rPr>
          <w:rStyle w:val="Textoennegrita"/>
          <w:rFonts w:ascii="Calibri" w:hAnsi="Calibri" w:cs="Calibri"/>
          <w:b w:val="0"/>
        </w:rPr>
        <w:t>tres o cuatro necesidades prioritarias</w:t>
      </w:r>
      <w:r w:rsidRPr="00C12823">
        <w:rPr>
          <w:rFonts w:ascii="Calibri" w:hAnsi="Calibri" w:cs="Calibri"/>
          <w:bCs/>
        </w:rPr>
        <w:t>.</w:t>
      </w:r>
    </w:p>
    <w:p w14:paraId="2CFE8386" w14:textId="77777777" w:rsidR="00500E38" w:rsidRPr="00C12823" w:rsidRDefault="00500E38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10. Interpretación de resultados</w:t>
      </w:r>
    </w:p>
    <w:p w14:paraId="3B087350" w14:textId="77777777" w:rsidR="00500E38" w:rsidRPr="00C12823" w:rsidRDefault="00500E38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Reflexionar colectivamente sobre lo encontrado:</w:t>
      </w:r>
    </w:p>
    <w:p w14:paraId="4E3C906A" w14:textId="77777777" w:rsidR="00500E38" w:rsidRPr="00C12823" w:rsidRDefault="00500E38" w:rsidP="00552241">
      <w:pPr>
        <w:pStyle w:val="NormalWeb"/>
        <w:numPr>
          <w:ilvl w:val="0"/>
          <w:numId w:val="18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factores estructurales explican las necesidades detectadas?</w:t>
      </w:r>
    </w:p>
    <w:p w14:paraId="047D0FDF" w14:textId="77777777" w:rsidR="00500E38" w:rsidRPr="00C12823" w:rsidRDefault="00500E38" w:rsidP="00552241">
      <w:pPr>
        <w:pStyle w:val="NormalWeb"/>
        <w:numPr>
          <w:ilvl w:val="0"/>
          <w:numId w:val="18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recursos o potencialidades existen para atenderlas?</w:t>
      </w:r>
    </w:p>
    <w:p w14:paraId="4CD69DED" w14:textId="77777777" w:rsidR="00500E38" w:rsidRPr="00C12823" w:rsidRDefault="00500E38" w:rsidP="00552241">
      <w:pPr>
        <w:pStyle w:val="NormalWeb"/>
        <w:numPr>
          <w:ilvl w:val="0"/>
          <w:numId w:val="18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aspectos culturales deben respetarse o aprovecharse en futuros proyectos?</w:t>
      </w:r>
    </w:p>
    <w:p w14:paraId="6075649D" w14:textId="77777777" w:rsidR="00500E38" w:rsidRPr="00C12823" w:rsidRDefault="00500E38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 xml:space="preserve">El análisis debe ser </w:t>
      </w:r>
      <w:r w:rsidRPr="00C12823">
        <w:rPr>
          <w:rStyle w:val="Textoennegrita"/>
          <w:rFonts w:ascii="Calibri" w:hAnsi="Calibri" w:cs="Calibri"/>
          <w:b w:val="0"/>
        </w:rPr>
        <w:t>participativo y argumentado</w:t>
      </w:r>
      <w:r w:rsidRPr="00C12823">
        <w:rPr>
          <w:rFonts w:ascii="Calibri" w:hAnsi="Calibri" w:cs="Calibri"/>
          <w:bCs/>
        </w:rPr>
        <w:t>.</w:t>
      </w:r>
    </w:p>
    <w:p w14:paraId="12A1BADF" w14:textId="77777777" w:rsidR="00500E38" w:rsidRPr="00C12823" w:rsidRDefault="00500E38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11. Redacción del dossier o informe final</w:t>
      </w:r>
    </w:p>
    <w:p w14:paraId="618ABCB3" w14:textId="77777777" w:rsidR="00500E38" w:rsidRPr="00C12823" w:rsidRDefault="00500E38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Estructura sugerida:</w:t>
      </w:r>
    </w:p>
    <w:p w14:paraId="22760801" w14:textId="77777777" w:rsidR="00500E38" w:rsidRPr="00C12823" w:rsidRDefault="00500E38" w:rsidP="00552241">
      <w:pPr>
        <w:pStyle w:val="NormalWeb"/>
        <w:numPr>
          <w:ilvl w:val="0"/>
          <w:numId w:val="19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Portada y datos del equipo.</w:t>
      </w:r>
    </w:p>
    <w:p w14:paraId="251DD433" w14:textId="77777777" w:rsidR="00500E38" w:rsidRPr="00C12823" w:rsidRDefault="00500E38" w:rsidP="00552241">
      <w:pPr>
        <w:pStyle w:val="NormalWeb"/>
        <w:numPr>
          <w:ilvl w:val="0"/>
          <w:numId w:val="19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Introducción:</w:t>
      </w:r>
      <w:r w:rsidRPr="00C12823">
        <w:rPr>
          <w:rFonts w:ascii="Calibri" w:hAnsi="Calibri" w:cs="Calibri"/>
          <w:bCs/>
        </w:rPr>
        <w:t xml:space="preserve"> propósito, contexto y metodología.</w:t>
      </w:r>
    </w:p>
    <w:p w14:paraId="04626719" w14:textId="77777777" w:rsidR="00500E38" w:rsidRPr="00C12823" w:rsidRDefault="00500E38" w:rsidP="00552241">
      <w:pPr>
        <w:pStyle w:val="NormalWeb"/>
        <w:numPr>
          <w:ilvl w:val="0"/>
          <w:numId w:val="19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Caracterización del territorio.</w:t>
      </w:r>
    </w:p>
    <w:p w14:paraId="4E19D0E5" w14:textId="77777777" w:rsidR="00500E38" w:rsidRPr="00C12823" w:rsidRDefault="00500E38" w:rsidP="00552241">
      <w:pPr>
        <w:pStyle w:val="NormalWeb"/>
        <w:numPr>
          <w:ilvl w:val="0"/>
          <w:numId w:val="19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Análisis sociocultural.</w:t>
      </w:r>
    </w:p>
    <w:p w14:paraId="4F6FBE7A" w14:textId="77777777" w:rsidR="00500E38" w:rsidRPr="00C12823" w:rsidRDefault="00500E38" w:rsidP="00552241">
      <w:pPr>
        <w:pStyle w:val="NormalWeb"/>
        <w:numPr>
          <w:ilvl w:val="0"/>
          <w:numId w:val="19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Matriz de necesidades priorizadas.</w:t>
      </w:r>
    </w:p>
    <w:p w14:paraId="0CEB2DA2" w14:textId="77777777" w:rsidR="00500E38" w:rsidRPr="00C12823" w:rsidRDefault="00500E38" w:rsidP="00552241">
      <w:pPr>
        <w:pStyle w:val="NormalWeb"/>
        <w:numPr>
          <w:ilvl w:val="0"/>
          <w:numId w:val="19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Interpretación y conclusiones.</w:t>
      </w:r>
    </w:p>
    <w:p w14:paraId="35425520" w14:textId="77777777" w:rsidR="00500E38" w:rsidRPr="00C12823" w:rsidRDefault="00500E38" w:rsidP="00552241">
      <w:pPr>
        <w:pStyle w:val="NormalWeb"/>
        <w:numPr>
          <w:ilvl w:val="0"/>
          <w:numId w:val="19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Anexos:</w:t>
      </w:r>
      <w:r w:rsidRPr="00C12823">
        <w:rPr>
          <w:rFonts w:ascii="Calibri" w:hAnsi="Calibri" w:cs="Calibri"/>
          <w:bCs/>
        </w:rPr>
        <w:t xml:space="preserve"> fotografías, mapas, entrevistas, actas, etc.</w:t>
      </w:r>
    </w:p>
    <w:p w14:paraId="4CC88C15" w14:textId="77777777" w:rsidR="00500E38" w:rsidRPr="00C12823" w:rsidRDefault="00500E38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12. Socialización y retroalimentación</w:t>
      </w:r>
    </w:p>
    <w:p w14:paraId="44B2EB34" w14:textId="77777777" w:rsidR="00500E38" w:rsidRPr="00C12823" w:rsidRDefault="00500E38" w:rsidP="00552241">
      <w:pPr>
        <w:pStyle w:val="NormalWeb"/>
        <w:numPr>
          <w:ilvl w:val="0"/>
          <w:numId w:val="20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Presentar el informe ante el grupo o la comunidad.</w:t>
      </w:r>
    </w:p>
    <w:p w14:paraId="1EF6011C" w14:textId="77777777" w:rsidR="00500E38" w:rsidRPr="00C12823" w:rsidRDefault="00500E38" w:rsidP="00552241">
      <w:pPr>
        <w:pStyle w:val="NormalWeb"/>
        <w:numPr>
          <w:ilvl w:val="0"/>
          <w:numId w:val="20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Escuchar comentarios, validar los hallazgos y registrar sugerencias.</w:t>
      </w:r>
    </w:p>
    <w:p w14:paraId="3CB0FE5F" w14:textId="441AFAD3" w:rsidR="00500E38" w:rsidRPr="00C12823" w:rsidRDefault="00500E38" w:rsidP="00552241">
      <w:pPr>
        <w:pStyle w:val="NormalWeb"/>
        <w:numPr>
          <w:ilvl w:val="0"/>
          <w:numId w:val="20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Ajustar el informe final con base en esa retroalimentación.</w:t>
      </w:r>
    </w:p>
    <w:p w14:paraId="18E0F28C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lastRenderedPageBreak/>
        <w:t>Ambiente requerido:  Convencional</w:t>
      </w:r>
    </w:p>
    <w:p w14:paraId="08C594E4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>Estrategias o técnicas didácticas activas:  Exposición</w:t>
      </w:r>
    </w:p>
    <w:p w14:paraId="1EEDB2DE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 xml:space="preserve">Materiales de formación: Equipos de </w:t>
      </w:r>
      <w:proofErr w:type="spellStart"/>
      <w:r w:rsidRPr="00C12823">
        <w:rPr>
          <w:rFonts w:eastAsia="Arial" w:cs="Calibri"/>
          <w:bCs/>
          <w:sz w:val="24"/>
          <w:szCs w:val="24"/>
        </w:rPr>
        <w:t>computo</w:t>
      </w:r>
      <w:proofErr w:type="spellEnd"/>
      <w:r w:rsidRPr="00C12823">
        <w:rPr>
          <w:rFonts w:eastAsia="Arial" w:cs="Calibri"/>
          <w:bCs/>
          <w:sz w:val="24"/>
          <w:szCs w:val="24"/>
        </w:rPr>
        <w:t>, video Beam, conectividad.</w:t>
      </w:r>
    </w:p>
    <w:p w14:paraId="6B178B05" w14:textId="0ED945BB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 xml:space="preserve"> documentos </w:t>
      </w:r>
      <w:proofErr w:type="spellStart"/>
      <w:r w:rsidRPr="00C12823">
        <w:rPr>
          <w:rFonts w:eastAsia="Arial" w:cs="Calibri"/>
          <w:bCs/>
          <w:sz w:val="24"/>
          <w:szCs w:val="24"/>
        </w:rPr>
        <w:t>relacionaldos</w:t>
      </w:r>
      <w:proofErr w:type="spellEnd"/>
      <w:r w:rsidRPr="00C12823">
        <w:rPr>
          <w:rFonts w:eastAsia="Arial" w:cs="Calibri"/>
          <w:bCs/>
          <w:sz w:val="24"/>
          <w:szCs w:val="24"/>
        </w:rPr>
        <w:t xml:space="preserve"> </w:t>
      </w:r>
    </w:p>
    <w:p w14:paraId="5D17F6DF" w14:textId="38331A9E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>Evidencias de aprendizaje:</w:t>
      </w:r>
      <w:r w:rsidR="005034CC">
        <w:rPr>
          <w:rFonts w:eastAsia="Arial" w:cs="Calibri"/>
          <w:bCs/>
          <w:sz w:val="24"/>
          <w:szCs w:val="24"/>
        </w:rPr>
        <w:t xml:space="preserve"> Diagnostico comunitario</w:t>
      </w:r>
    </w:p>
    <w:p w14:paraId="7A4C633B" w14:textId="112E7011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>Instrumentos de evaluación:</w:t>
      </w:r>
      <w:r w:rsidR="000A70E4">
        <w:rPr>
          <w:rFonts w:eastAsia="Arial" w:cs="Calibri"/>
          <w:bCs/>
          <w:sz w:val="24"/>
          <w:szCs w:val="24"/>
        </w:rPr>
        <w:t xml:space="preserve"> Lista de chequeo</w:t>
      </w:r>
    </w:p>
    <w:p w14:paraId="31490745" w14:textId="5F87CFD5" w:rsidR="00C529C5" w:rsidRPr="00C12823" w:rsidRDefault="002C7E22" w:rsidP="00D5618E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>Duración de la actividad:  8 horas.</w:t>
      </w:r>
    </w:p>
    <w:p w14:paraId="10D32736" w14:textId="77777777" w:rsidR="00C529C5" w:rsidRPr="00D5618E" w:rsidRDefault="00C529C5" w:rsidP="00D5618E">
      <w:pPr>
        <w:spacing w:after="0" w:line="240" w:lineRule="auto"/>
        <w:ind w:left="708"/>
        <w:jc w:val="both"/>
        <w:rPr>
          <w:rFonts w:cs="Calibri"/>
          <w:bCs/>
          <w:sz w:val="24"/>
          <w:szCs w:val="24"/>
        </w:rPr>
      </w:pPr>
    </w:p>
    <w:p w14:paraId="5733D252" w14:textId="1185F64C" w:rsidR="00C12823" w:rsidRPr="00D5618E" w:rsidRDefault="006E5AC5" w:rsidP="00552241">
      <w:pPr>
        <w:pStyle w:val="Prrafodelista"/>
        <w:numPr>
          <w:ilvl w:val="2"/>
          <w:numId w:val="52"/>
        </w:numPr>
        <w:spacing w:after="0" w:line="240" w:lineRule="auto"/>
        <w:ind w:left="708"/>
        <w:jc w:val="both"/>
        <w:rPr>
          <w:rFonts w:ascii="Calibri" w:hAnsi="Calibri" w:cs="Calibri"/>
          <w:b/>
          <w:sz w:val="24"/>
          <w:szCs w:val="24"/>
        </w:rPr>
      </w:pPr>
      <w:r>
        <w:t>FORMULAR PROYECTO DE ACUERDO CON TÉCNICAS Y METODOLOGÍAS DE INVESTIGACIÓN</w:t>
      </w:r>
    </w:p>
    <w:p w14:paraId="2D317772" w14:textId="77777777" w:rsidR="00D5618E" w:rsidRPr="00D5618E" w:rsidRDefault="00D5618E" w:rsidP="00D5618E">
      <w:pPr>
        <w:spacing w:after="0" w:line="240" w:lineRule="auto"/>
        <w:ind w:left="708"/>
        <w:jc w:val="both"/>
        <w:rPr>
          <w:rFonts w:cs="Calibri"/>
          <w:b/>
          <w:sz w:val="24"/>
          <w:szCs w:val="24"/>
        </w:rPr>
      </w:pPr>
    </w:p>
    <w:p w14:paraId="35CADA7C" w14:textId="7395DC5D" w:rsidR="00F16F5B" w:rsidRPr="00C12823" w:rsidRDefault="00C12823" w:rsidP="00C12823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C12823">
        <w:rPr>
          <w:rFonts w:eastAsia="Arial" w:cs="Calibri"/>
          <w:sz w:val="24"/>
        </w:rPr>
        <w:t>A</w:t>
      </w:r>
      <w:r w:rsidR="00DD7DE9" w:rsidRPr="00C12823">
        <w:rPr>
          <w:rFonts w:eastAsia="Arial" w:cs="Calibri"/>
          <w:bCs/>
          <w:sz w:val="24"/>
        </w:rPr>
        <w:t xml:space="preserve">ctividad: </w:t>
      </w:r>
      <w:r w:rsidR="00F16F5B" w:rsidRPr="00C12823">
        <w:rPr>
          <w:rFonts w:eastAsia="Arial" w:cs="Calibri"/>
          <w:bCs/>
          <w:sz w:val="24"/>
        </w:rPr>
        <w:t xml:space="preserve"> </w:t>
      </w:r>
      <w:r w:rsidR="00F16F5B" w:rsidRPr="00C12823">
        <w:rPr>
          <w:rStyle w:val="Textoennegrita"/>
          <w:rFonts w:cs="Calibri"/>
          <w:b w:val="0"/>
          <w:sz w:val="24"/>
        </w:rPr>
        <w:t>Análisis de metodologías para la formulación de proyectos comunitarios</w:t>
      </w:r>
      <w:r w:rsidR="00F16F5B" w:rsidRPr="00C12823">
        <w:rPr>
          <w:rFonts w:cs="Calibri"/>
          <w:bCs/>
          <w:sz w:val="24"/>
        </w:rPr>
        <w:br/>
        <w:t xml:space="preserve">Comprender, comparar y reflexionar sobre las </w:t>
      </w:r>
      <w:r w:rsidR="00F16F5B" w:rsidRPr="00C12823">
        <w:rPr>
          <w:rStyle w:val="Textoennegrita"/>
          <w:rFonts w:cs="Calibri"/>
          <w:b w:val="0"/>
          <w:sz w:val="24"/>
        </w:rPr>
        <w:t>diferentes metodologías utilizadas para la formulación y elaboración de proyectos comunitarios</w:t>
      </w:r>
      <w:r w:rsidR="00F16F5B" w:rsidRPr="00C12823">
        <w:rPr>
          <w:rFonts w:cs="Calibri"/>
          <w:bCs/>
          <w:sz w:val="24"/>
        </w:rPr>
        <w:t xml:space="preserve">, de acuerdo con las </w:t>
      </w:r>
      <w:r w:rsidR="00F16F5B" w:rsidRPr="00C12823">
        <w:rPr>
          <w:rStyle w:val="Textoennegrita"/>
          <w:rFonts w:cs="Calibri"/>
          <w:b w:val="0"/>
          <w:sz w:val="24"/>
        </w:rPr>
        <w:t>necesidades reales y el contexto social de la comunidad</w:t>
      </w:r>
      <w:r w:rsidR="00F16F5B" w:rsidRPr="00C12823">
        <w:rPr>
          <w:rFonts w:cs="Calibri"/>
          <w:bCs/>
          <w:sz w:val="24"/>
        </w:rPr>
        <w:t xml:space="preserve">, generando como producto una </w:t>
      </w:r>
      <w:r w:rsidR="00F16F5B" w:rsidRPr="00C12823">
        <w:rPr>
          <w:rStyle w:val="Textoennegrita"/>
          <w:rFonts w:cs="Calibri"/>
          <w:b w:val="0"/>
          <w:sz w:val="24"/>
        </w:rPr>
        <w:t>Matriz analítica con reflexión sobre su aplicabilidad e impacto.</w:t>
      </w:r>
    </w:p>
    <w:p w14:paraId="34070B9E" w14:textId="4AF8B960" w:rsidR="00F16F5B" w:rsidRPr="00D5618E" w:rsidRDefault="00F16F5B" w:rsidP="00D5618E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Trabajo grupal o individual, con análisis documental, discusión guiada y reflexión crítica.</w:t>
      </w:r>
    </w:p>
    <w:p w14:paraId="0D5582CB" w14:textId="77777777" w:rsidR="00F16F5B" w:rsidRPr="00C12823" w:rsidRDefault="00F16F5B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1. Presentación del tema</w:t>
      </w:r>
    </w:p>
    <w:p w14:paraId="248769C8" w14:textId="298817DA" w:rsidR="00F16F5B" w:rsidRPr="00C12823" w:rsidRDefault="00F16F5B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 xml:space="preserve">El </w:t>
      </w:r>
      <w:r w:rsidR="00D5618E">
        <w:rPr>
          <w:rFonts w:ascii="Calibri" w:hAnsi="Calibri" w:cs="Calibri"/>
          <w:bCs/>
        </w:rPr>
        <w:t>instructor</w:t>
      </w:r>
      <w:r w:rsidRPr="00C12823">
        <w:rPr>
          <w:rFonts w:ascii="Calibri" w:hAnsi="Calibri" w:cs="Calibri"/>
          <w:bCs/>
        </w:rPr>
        <w:t xml:space="preserve"> introduce el tema con una pregunta detonadora:</w:t>
      </w:r>
    </w:p>
    <w:p w14:paraId="79F1F4CB" w14:textId="77777777" w:rsidR="00F16F5B" w:rsidRPr="00C12823" w:rsidRDefault="00F16F5B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“¿Cómo se construye un proyecto comunitario que responda verdaderamente a las necesidades del territorio y de su gente?”</w:t>
      </w:r>
    </w:p>
    <w:p w14:paraId="52491977" w14:textId="77777777" w:rsidR="00F16F5B" w:rsidRPr="00C12823" w:rsidRDefault="00F16F5B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 xml:space="preserve">Explicar que existen </w:t>
      </w:r>
      <w:r w:rsidRPr="00C12823">
        <w:rPr>
          <w:rStyle w:val="Textoennegrita"/>
          <w:rFonts w:ascii="Calibri" w:hAnsi="Calibri" w:cs="Calibri"/>
          <w:b w:val="0"/>
        </w:rPr>
        <w:t>diversas metodologías</w:t>
      </w:r>
      <w:r w:rsidRPr="00C12823">
        <w:rPr>
          <w:rFonts w:ascii="Calibri" w:hAnsi="Calibri" w:cs="Calibri"/>
          <w:bCs/>
        </w:rPr>
        <w:t xml:space="preserve"> (por ejemplo, Enfoque del Marco Lógico, Gestión por Resultados, Diagnóstico Participativo, Desarrollo Local Sostenible, Investigación-Acción Participativa, etc.) y que su comprensión crítica ayuda a seleccionar la más adecuada según el contexto.</w:t>
      </w:r>
    </w:p>
    <w:p w14:paraId="0884A3BA" w14:textId="1BB3AB0E" w:rsidR="00F16F5B" w:rsidRPr="00C12823" w:rsidRDefault="00F16F5B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 xml:space="preserve">Paso </w:t>
      </w:r>
      <w:r w:rsidR="008C207F"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2</w:t>
      </w: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. Seleccionar las metodologías a estudiar</w:t>
      </w:r>
    </w:p>
    <w:p w14:paraId="6389CADE" w14:textId="052483C0" w:rsidR="00F16F5B" w:rsidRDefault="00F16F5B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 xml:space="preserve">Cada grupo o participante investiga entre </w:t>
      </w:r>
      <w:r w:rsidRPr="00C12823">
        <w:rPr>
          <w:rStyle w:val="Textoennegrita"/>
          <w:rFonts w:ascii="Calibri" w:hAnsi="Calibri" w:cs="Calibri"/>
          <w:b w:val="0"/>
        </w:rPr>
        <w:t>3 y 5 metodologías</w:t>
      </w:r>
      <w:r w:rsidRPr="00C12823">
        <w:rPr>
          <w:rFonts w:ascii="Calibri" w:hAnsi="Calibri" w:cs="Calibri"/>
          <w:bCs/>
        </w:rPr>
        <w:t xml:space="preserve"> de formulación de proyectos comunitarios, por ejemplo:</w:t>
      </w:r>
    </w:p>
    <w:p w14:paraId="64DF0030" w14:textId="5A172E6B" w:rsidR="00D5618E" w:rsidRDefault="00D5618E" w:rsidP="008C207F">
      <w:pPr>
        <w:pStyle w:val="NormalWeb"/>
        <w:rPr>
          <w:bCs/>
        </w:rPr>
      </w:pPr>
    </w:p>
    <w:p w14:paraId="465C97D0" w14:textId="77777777" w:rsidR="00D5618E" w:rsidRPr="00C12823" w:rsidRDefault="00D5618E" w:rsidP="008C207F">
      <w:pPr>
        <w:pStyle w:val="NormalWeb"/>
        <w:rPr>
          <w:rFonts w:ascii="Calibri" w:hAnsi="Calibri" w:cs="Calibri"/>
          <w:bCs/>
        </w:rPr>
      </w:pPr>
    </w:p>
    <w:tbl>
      <w:tblPr>
        <w:tblW w:w="618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89"/>
      </w:tblGrid>
      <w:tr w:rsidR="00C12823" w:rsidRPr="00D5618E" w14:paraId="6F299917" w14:textId="77777777" w:rsidTr="00D5618E">
        <w:trPr>
          <w:trHeight w:val="394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8389E9C" w14:textId="6507C06A" w:rsidR="00F16F5B" w:rsidRPr="00D5618E" w:rsidRDefault="00F16F5B" w:rsidP="00D5618E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D5618E">
              <w:rPr>
                <w:rFonts w:cs="Calibri"/>
                <w:bCs/>
                <w:sz w:val="24"/>
                <w:szCs w:val="24"/>
              </w:rPr>
              <w:t>Ejemplos de metodologías a comparar</w:t>
            </w:r>
            <w:r w:rsidR="00D5618E" w:rsidRPr="00D5618E">
              <w:rPr>
                <w:rFonts w:cs="Calibri"/>
                <w:bCs/>
                <w:sz w:val="24"/>
                <w:szCs w:val="24"/>
              </w:rPr>
              <w:t>:</w:t>
            </w:r>
          </w:p>
        </w:tc>
      </w:tr>
      <w:tr w:rsidR="00C12823" w:rsidRPr="00D5618E" w14:paraId="048657A2" w14:textId="77777777" w:rsidTr="00D5618E">
        <w:trPr>
          <w:trHeight w:val="402"/>
          <w:tblCellSpacing w:w="15" w:type="dxa"/>
        </w:trPr>
        <w:tc>
          <w:tcPr>
            <w:tcW w:w="0" w:type="auto"/>
            <w:vAlign w:val="center"/>
            <w:hideMark/>
          </w:tcPr>
          <w:p w14:paraId="29E30011" w14:textId="77777777" w:rsidR="00F16F5B" w:rsidRPr="00D5618E" w:rsidRDefault="00F16F5B" w:rsidP="00552241">
            <w:pPr>
              <w:pStyle w:val="Prrafodelista"/>
              <w:numPr>
                <w:ilvl w:val="0"/>
                <w:numId w:val="53"/>
              </w:numPr>
              <w:spacing w:after="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D5618E">
              <w:rPr>
                <w:rFonts w:ascii="Calibri" w:hAnsi="Calibri" w:cs="Calibri"/>
                <w:bCs/>
                <w:sz w:val="24"/>
                <w:szCs w:val="24"/>
              </w:rPr>
              <w:t>Enfoque del Marco Lógico (EML)</w:t>
            </w:r>
          </w:p>
        </w:tc>
      </w:tr>
      <w:tr w:rsidR="00C12823" w:rsidRPr="00D5618E" w14:paraId="18D82F03" w14:textId="77777777" w:rsidTr="00D5618E">
        <w:trPr>
          <w:trHeight w:val="402"/>
          <w:tblCellSpacing w:w="15" w:type="dxa"/>
        </w:trPr>
        <w:tc>
          <w:tcPr>
            <w:tcW w:w="0" w:type="auto"/>
            <w:vAlign w:val="center"/>
            <w:hideMark/>
          </w:tcPr>
          <w:p w14:paraId="30DC91F5" w14:textId="77777777" w:rsidR="00F16F5B" w:rsidRPr="00D5618E" w:rsidRDefault="00F16F5B" w:rsidP="00552241">
            <w:pPr>
              <w:pStyle w:val="Prrafodelista"/>
              <w:numPr>
                <w:ilvl w:val="0"/>
                <w:numId w:val="53"/>
              </w:numPr>
              <w:spacing w:after="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D5618E">
              <w:rPr>
                <w:rFonts w:ascii="Calibri" w:hAnsi="Calibri" w:cs="Calibri"/>
                <w:bCs/>
                <w:sz w:val="24"/>
                <w:szCs w:val="24"/>
              </w:rPr>
              <w:lastRenderedPageBreak/>
              <w:t>Enfoque de Gestión por Resultados (</w:t>
            </w:r>
            <w:proofErr w:type="spellStart"/>
            <w:r w:rsidRPr="00D5618E">
              <w:rPr>
                <w:rFonts w:ascii="Calibri" w:hAnsi="Calibri" w:cs="Calibri"/>
                <w:bCs/>
                <w:sz w:val="24"/>
                <w:szCs w:val="24"/>
              </w:rPr>
              <w:t>GpR</w:t>
            </w:r>
            <w:proofErr w:type="spellEnd"/>
            <w:r w:rsidRPr="00D5618E">
              <w:rPr>
                <w:rFonts w:ascii="Calibri" w:hAnsi="Calibri" w:cs="Calibri"/>
                <w:bCs/>
                <w:sz w:val="24"/>
                <w:szCs w:val="24"/>
              </w:rPr>
              <w:t>)</w:t>
            </w:r>
          </w:p>
        </w:tc>
      </w:tr>
      <w:tr w:rsidR="00C12823" w:rsidRPr="00D5618E" w14:paraId="0EF7AD1F" w14:textId="77777777" w:rsidTr="00D5618E">
        <w:trPr>
          <w:trHeight w:val="394"/>
          <w:tblCellSpacing w:w="15" w:type="dxa"/>
        </w:trPr>
        <w:tc>
          <w:tcPr>
            <w:tcW w:w="0" w:type="auto"/>
            <w:vAlign w:val="center"/>
            <w:hideMark/>
          </w:tcPr>
          <w:p w14:paraId="389032BF" w14:textId="77777777" w:rsidR="00F16F5B" w:rsidRPr="00D5618E" w:rsidRDefault="00F16F5B" w:rsidP="00552241">
            <w:pPr>
              <w:pStyle w:val="Prrafodelista"/>
              <w:numPr>
                <w:ilvl w:val="0"/>
                <w:numId w:val="53"/>
              </w:numPr>
              <w:spacing w:after="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D5618E">
              <w:rPr>
                <w:rFonts w:ascii="Calibri" w:hAnsi="Calibri" w:cs="Calibri"/>
                <w:bCs/>
                <w:sz w:val="24"/>
                <w:szCs w:val="24"/>
              </w:rPr>
              <w:t>Investigación-Acción Participativa (IAP)</w:t>
            </w:r>
          </w:p>
        </w:tc>
      </w:tr>
      <w:tr w:rsidR="00C12823" w:rsidRPr="00D5618E" w14:paraId="305A20FB" w14:textId="77777777" w:rsidTr="00D5618E">
        <w:trPr>
          <w:trHeight w:val="402"/>
          <w:tblCellSpacing w:w="15" w:type="dxa"/>
        </w:trPr>
        <w:tc>
          <w:tcPr>
            <w:tcW w:w="0" w:type="auto"/>
            <w:vAlign w:val="center"/>
            <w:hideMark/>
          </w:tcPr>
          <w:p w14:paraId="4EB928AC" w14:textId="77777777" w:rsidR="00F16F5B" w:rsidRPr="00D5618E" w:rsidRDefault="00F16F5B" w:rsidP="00552241">
            <w:pPr>
              <w:pStyle w:val="Prrafodelista"/>
              <w:numPr>
                <w:ilvl w:val="0"/>
                <w:numId w:val="53"/>
              </w:numPr>
              <w:spacing w:after="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D5618E">
              <w:rPr>
                <w:rFonts w:ascii="Calibri" w:hAnsi="Calibri" w:cs="Calibri"/>
                <w:bCs/>
                <w:sz w:val="24"/>
                <w:szCs w:val="24"/>
              </w:rPr>
              <w:t>Planeación Estratégica Situacional (PES)</w:t>
            </w:r>
          </w:p>
        </w:tc>
      </w:tr>
      <w:tr w:rsidR="00C12823" w:rsidRPr="00D5618E" w14:paraId="5A5BF3C1" w14:textId="77777777" w:rsidTr="00D5618E">
        <w:trPr>
          <w:trHeight w:val="402"/>
          <w:tblCellSpacing w:w="15" w:type="dxa"/>
        </w:trPr>
        <w:tc>
          <w:tcPr>
            <w:tcW w:w="0" w:type="auto"/>
            <w:vAlign w:val="center"/>
            <w:hideMark/>
          </w:tcPr>
          <w:p w14:paraId="0CB01680" w14:textId="77777777" w:rsidR="00F16F5B" w:rsidRPr="00D5618E" w:rsidRDefault="00F16F5B" w:rsidP="00552241">
            <w:pPr>
              <w:pStyle w:val="Prrafodelista"/>
              <w:numPr>
                <w:ilvl w:val="0"/>
                <w:numId w:val="53"/>
              </w:numPr>
              <w:spacing w:after="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D5618E">
              <w:rPr>
                <w:rFonts w:ascii="Calibri" w:hAnsi="Calibri" w:cs="Calibri"/>
                <w:bCs/>
                <w:sz w:val="24"/>
                <w:szCs w:val="24"/>
              </w:rPr>
              <w:t>Desarrollo Local Sostenible (DLS)</w:t>
            </w:r>
          </w:p>
        </w:tc>
      </w:tr>
      <w:tr w:rsidR="00C12823" w:rsidRPr="00D5618E" w14:paraId="52762D4C" w14:textId="77777777" w:rsidTr="00D5618E">
        <w:trPr>
          <w:trHeight w:val="394"/>
          <w:tblCellSpacing w:w="15" w:type="dxa"/>
        </w:trPr>
        <w:tc>
          <w:tcPr>
            <w:tcW w:w="0" w:type="auto"/>
            <w:vAlign w:val="center"/>
            <w:hideMark/>
          </w:tcPr>
          <w:p w14:paraId="14A3295A" w14:textId="77777777" w:rsidR="00F16F5B" w:rsidRPr="00D5618E" w:rsidRDefault="00F16F5B" w:rsidP="00552241">
            <w:pPr>
              <w:pStyle w:val="Prrafodelista"/>
              <w:numPr>
                <w:ilvl w:val="0"/>
                <w:numId w:val="53"/>
              </w:numPr>
              <w:spacing w:after="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D5618E">
              <w:rPr>
                <w:rFonts w:ascii="Calibri" w:hAnsi="Calibri" w:cs="Calibri"/>
                <w:bCs/>
                <w:sz w:val="24"/>
                <w:szCs w:val="24"/>
              </w:rPr>
              <w:t>Diseño Centrado en la Comunidad (DCC)</w:t>
            </w:r>
          </w:p>
        </w:tc>
      </w:tr>
    </w:tbl>
    <w:p w14:paraId="1E91D937" w14:textId="5616A083" w:rsidR="00F16F5B" w:rsidRPr="00C12823" w:rsidRDefault="00F16F5B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El facilitador puede asignarlas o permitir que cada grupo elija.</w:t>
      </w:r>
    </w:p>
    <w:p w14:paraId="5C46E6C0" w14:textId="204AF4C0" w:rsidR="00F16F5B" w:rsidRPr="00C12823" w:rsidRDefault="00F16F5B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 xml:space="preserve">Paso </w:t>
      </w:r>
      <w:r w:rsidR="008C207F"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3</w:t>
      </w: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. Revisión de fuentes</w:t>
      </w:r>
    </w:p>
    <w:p w14:paraId="58835A71" w14:textId="567BB8EE" w:rsidR="00D5618E" w:rsidRPr="00D5618E" w:rsidRDefault="00F16F5B" w:rsidP="00552241">
      <w:pPr>
        <w:pStyle w:val="NormalWeb"/>
        <w:numPr>
          <w:ilvl w:val="0"/>
          <w:numId w:val="22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Buscar información en manuales, guías, documentos institucionales o casos prácticos.</w:t>
      </w:r>
    </w:p>
    <w:p w14:paraId="0CC2069E" w14:textId="77777777" w:rsidR="00F16F5B" w:rsidRPr="00C12823" w:rsidRDefault="00F16F5B" w:rsidP="00552241">
      <w:pPr>
        <w:pStyle w:val="NormalWeb"/>
        <w:numPr>
          <w:ilvl w:val="0"/>
          <w:numId w:val="22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Analizar los siguientes aspectos de cada metodología:</w:t>
      </w:r>
    </w:p>
    <w:p w14:paraId="0A848B48" w14:textId="77777777" w:rsidR="00F16F5B" w:rsidRPr="00C12823" w:rsidRDefault="00F16F5B" w:rsidP="00552241">
      <w:pPr>
        <w:pStyle w:val="NormalWeb"/>
        <w:numPr>
          <w:ilvl w:val="1"/>
          <w:numId w:val="22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Objetivo principal.</w:t>
      </w:r>
    </w:p>
    <w:p w14:paraId="19DFFF42" w14:textId="77777777" w:rsidR="00F16F5B" w:rsidRPr="00C12823" w:rsidRDefault="00F16F5B" w:rsidP="00552241">
      <w:pPr>
        <w:pStyle w:val="NormalWeb"/>
        <w:numPr>
          <w:ilvl w:val="1"/>
          <w:numId w:val="22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Etapas o fases.</w:t>
      </w:r>
    </w:p>
    <w:p w14:paraId="41503FFF" w14:textId="77777777" w:rsidR="00F16F5B" w:rsidRPr="00C12823" w:rsidRDefault="00F16F5B" w:rsidP="00552241">
      <w:pPr>
        <w:pStyle w:val="NormalWeb"/>
        <w:numPr>
          <w:ilvl w:val="1"/>
          <w:numId w:val="22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Actores que participan.</w:t>
      </w:r>
    </w:p>
    <w:p w14:paraId="3EB3FC3E" w14:textId="77777777" w:rsidR="00F16F5B" w:rsidRPr="00C12823" w:rsidRDefault="00F16F5B" w:rsidP="00552241">
      <w:pPr>
        <w:pStyle w:val="NormalWeb"/>
        <w:numPr>
          <w:ilvl w:val="1"/>
          <w:numId w:val="22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Herramientas que emplea (matrices, árboles de problemas, FODA, etc.).</w:t>
      </w:r>
    </w:p>
    <w:p w14:paraId="19E0B1DD" w14:textId="77777777" w:rsidR="00F16F5B" w:rsidRPr="00C12823" w:rsidRDefault="00F16F5B" w:rsidP="00552241">
      <w:pPr>
        <w:pStyle w:val="NormalWeb"/>
        <w:numPr>
          <w:ilvl w:val="1"/>
          <w:numId w:val="22"/>
        </w:numPr>
        <w:rPr>
          <w:rFonts w:ascii="Calibri" w:hAnsi="Calibri" w:cs="Calibri"/>
          <w:bCs/>
        </w:rPr>
      </w:pPr>
      <w:r w:rsidRPr="00C12823">
        <w:rPr>
          <w:rStyle w:val="Textoennegrita"/>
          <w:rFonts w:ascii="Calibri" w:hAnsi="Calibri" w:cs="Calibri"/>
          <w:b w:val="0"/>
        </w:rPr>
        <w:t>Resultados esperados.</w:t>
      </w:r>
    </w:p>
    <w:p w14:paraId="5C142EDE" w14:textId="77777777" w:rsidR="00F16F5B" w:rsidRPr="00C12823" w:rsidRDefault="00F16F5B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Registrar toda la información en notas o fichas de trabajo.</w:t>
      </w:r>
    </w:p>
    <w:p w14:paraId="1E6A8902" w14:textId="77777777" w:rsidR="00F16F5B" w:rsidRPr="00C12823" w:rsidRDefault="00F16F5B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5. Elaborar la matriz comparativa</w:t>
      </w:r>
    </w:p>
    <w:p w14:paraId="7816C13A" w14:textId="77777777" w:rsidR="00F16F5B" w:rsidRPr="00C12823" w:rsidRDefault="00F16F5B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Usar una tabla con el siguiente formato: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5"/>
        <w:gridCol w:w="1359"/>
        <w:gridCol w:w="1245"/>
        <w:gridCol w:w="1204"/>
        <w:gridCol w:w="1096"/>
        <w:gridCol w:w="1114"/>
        <w:gridCol w:w="1167"/>
        <w:gridCol w:w="1299"/>
      </w:tblGrid>
      <w:tr w:rsidR="00C12823" w:rsidRPr="00D5618E" w14:paraId="291DD6CB" w14:textId="77777777" w:rsidTr="008C207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BFFD46B" w14:textId="77777777" w:rsidR="00F16F5B" w:rsidRPr="00D5618E" w:rsidRDefault="00F16F5B" w:rsidP="008C207F">
            <w:pPr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Style w:val="Textoennegrita"/>
                <w:rFonts w:cs="Calibri"/>
                <w:b w:val="0"/>
                <w:sz w:val="20"/>
                <w:szCs w:val="20"/>
              </w:rPr>
              <w:t>Metodología</w:t>
            </w:r>
          </w:p>
        </w:tc>
        <w:tc>
          <w:tcPr>
            <w:tcW w:w="0" w:type="auto"/>
            <w:vAlign w:val="center"/>
            <w:hideMark/>
          </w:tcPr>
          <w:p w14:paraId="4084DA92" w14:textId="77777777" w:rsidR="00F16F5B" w:rsidRPr="00D5618E" w:rsidRDefault="00F16F5B" w:rsidP="008C207F">
            <w:pPr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Style w:val="Textoennegrita"/>
                <w:rFonts w:cs="Calibri"/>
                <w:b w:val="0"/>
                <w:sz w:val="20"/>
                <w:szCs w:val="20"/>
              </w:rPr>
              <w:t>Descripción general y origen</w:t>
            </w:r>
          </w:p>
        </w:tc>
        <w:tc>
          <w:tcPr>
            <w:tcW w:w="0" w:type="auto"/>
            <w:vAlign w:val="center"/>
            <w:hideMark/>
          </w:tcPr>
          <w:p w14:paraId="43C1FABD" w14:textId="77777777" w:rsidR="00F16F5B" w:rsidRPr="00D5618E" w:rsidRDefault="00F16F5B" w:rsidP="008C207F">
            <w:pPr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Style w:val="Textoennegrita"/>
                <w:rFonts w:cs="Calibri"/>
                <w:b w:val="0"/>
                <w:sz w:val="20"/>
                <w:szCs w:val="20"/>
              </w:rPr>
              <w:t>Fases o etapas principales</w:t>
            </w:r>
          </w:p>
        </w:tc>
        <w:tc>
          <w:tcPr>
            <w:tcW w:w="0" w:type="auto"/>
            <w:vAlign w:val="center"/>
            <w:hideMark/>
          </w:tcPr>
          <w:p w14:paraId="03BD0D7D" w14:textId="77777777" w:rsidR="00F16F5B" w:rsidRPr="00D5618E" w:rsidRDefault="00F16F5B" w:rsidP="008C207F">
            <w:pPr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Style w:val="Textoennegrita"/>
                <w:rFonts w:cs="Calibri"/>
                <w:b w:val="0"/>
                <w:sz w:val="20"/>
                <w:szCs w:val="20"/>
              </w:rPr>
              <w:t>Herramientas utilizadas</w:t>
            </w:r>
          </w:p>
        </w:tc>
        <w:tc>
          <w:tcPr>
            <w:tcW w:w="0" w:type="auto"/>
            <w:vAlign w:val="center"/>
            <w:hideMark/>
          </w:tcPr>
          <w:p w14:paraId="06BB2C4F" w14:textId="77777777" w:rsidR="00F16F5B" w:rsidRPr="00D5618E" w:rsidRDefault="00F16F5B" w:rsidP="008C207F">
            <w:pPr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Style w:val="Textoennegrita"/>
                <w:rFonts w:cs="Calibri"/>
                <w:b w:val="0"/>
                <w:sz w:val="20"/>
                <w:szCs w:val="20"/>
              </w:rPr>
              <w:t>Ventajas</w:t>
            </w:r>
          </w:p>
        </w:tc>
        <w:tc>
          <w:tcPr>
            <w:tcW w:w="0" w:type="auto"/>
            <w:vAlign w:val="center"/>
            <w:hideMark/>
          </w:tcPr>
          <w:p w14:paraId="559F9981" w14:textId="77777777" w:rsidR="00F16F5B" w:rsidRPr="00D5618E" w:rsidRDefault="00F16F5B" w:rsidP="008C207F">
            <w:pPr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Style w:val="Textoennegrita"/>
                <w:rFonts w:cs="Calibri"/>
                <w:b w:val="0"/>
                <w:sz w:val="20"/>
                <w:szCs w:val="20"/>
              </w:rPr>
              <w:t>Limitaciones</w:t>
            </w:r>
          </w:p>
        </w:tc>
        <w:tc>
          <w:tcPr>
            <w:tcW w:w="0" w:type="auto"/>
            <w:vAlign w:val="center"/>
            <w:hideMark/>
          </w:tcPr>
          <w:p w14:paraId="66D0DCA7" w14:textId="77777777" w:rsidR="00F16F5B" w:rsidRPr="00D5618E" w:rsidRDefault="00F16F5B" w:rsidP="008C207F">
            <w:pPr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Style w:val="Textoennegrita"/>
                <w:rFonts w:cs="Calibri"/>
                <w:b w:val="0"/>
                <w:sz w:val="20"/>
                <w:szCs w:val="20"/>
              </w:rPr>
              <w:t>Aplicabilidad en contextos comunitarios</w:t>
            </w:r>
          </w:p>
        </w:tc>
        <w:tc>
          <w:tcPr>
            <w:tcW w:w="0" w:type="auto"/>
            <w:vAlign w:val="center"/>
            <w:hideMark/>
          </w:tcPr>
          <w:p w14:paraId="75ADD6FE" w14:textId="77777777" w:rsidR="00F16F5B" w:rsidRPr="00D5618E" w:rsidRDefault="00F16F5B" w:rsidP="008C207F">
            <w:pPr>
              <w:spacing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Style w:val="Textoennegrita"/>
                <w:rFonts w:cs="Calibri"/>
                <w:b w:val="0"/>
                <w:sz w:val="20"/>
                <w:szCs w:val="20"/>
              </w:rPr>
              <w:t>Reflexión sobre el impacto social</w:t>
            </w:r>
          </w:p>
        </w:tc>
      </w:tr>
      <w:tr w:rsidR="00C12823" w:rsidRPr="00D5618E" w14:paraId="0C338AED" w14:textId="77777777" w:rsidTr="008C207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C601C9" w14:textId="77777777" w:rsidR="00F16F5B" w:rsidRPr="00D5618E" w:rsidRDefault="00F16F5B" w:rsidP="008C207F">
            <w:pPr>
              <w:spacing w:line="240" w:lineRule="auto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Fonts w:cs="Calibri"/>
                <w:bCs/>
                <w:sz w:val="20"/>
                <w:szCs w:val="20"/>
              </w:rPr>
              <w:t>Ejemplo: Enfoque del Marco Lógico</w:t>
            </w:r>
          </w:p>
        </w:tc>
        <w:tc>
          <w:tcPr>
            <w:tcW w:w="0" w:type="auto"/>
            <w:vAlign w:val="center"/>
            <w:hideMark/>
          </w:tcPr>
          <w:p w14:paraId="5F3F6644" w14:textId="77777777" w:rsidR="00F16F5B" w:rsidRPr="00D5618E" w:rsidRDefault="00F16F5B" w:rsidP="008C207F">
            <w:pPr>
              <w:spacing w:line="240" w:lineRule="auto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Fonts w:cs="Calibri"/>
                <w:bCs/>
                <w:sz w:val="20"/>
                <w:szCs w:val="20"/>
              </w:rPr>
              <w:t>Desarrollado por organismos internacionales en los 70’s; busca planificar por objetivos</w:t>
            </w:r>
          </w:p>
        </w:tc>
        <w:tc>
          <w:tcPr>
            <w:tcW w:w="0" w:type="auto"/>
            <w:vAlign w:val="center"/>
            <w:hideMark/>
          </w:tcPr>
          <w:p w14:paraId="1E432E6C" w14:textId="77777777" w:rsidR="00F16F5B" w:rsidRPr="00D5618E" w:rsidRDefault="00F16F5B" w:rsidP="008C207F">
            <w:pPr>
              <w:spacing w:line="240" w:lineRule="auto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Fonts w:cs="Calibri"/>
                <w:bCs/>
                <w:sz w:val="20"/>
                <w:szCs w:val="20"/>
              </w:rPr>
              <w:t>Identificación, Diseño, Ejecución, Evaluación</w:t>
            </w:r>
          </w:p>
        </w:tc>
        <w:tc>
          <w:tcPr>
            <w:tcW w:w="0" w:type="auto"/>
            <w:vAlign w:val="center"/>
            <w:hideMark/>
          </w:tcPr>
          <w:p w14:paraId="1258B868" w14:textId="77777777" w:rsidR="00F16F5B" w:rsidRPr="00D5618E" w:rsidRDefault="00F16F5B" w:rsidP="008C207F">
            <w:pPr>
              <w:spacing w:line="240" w:lineRule="auto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Fonts w:cs="Calibri"/>
                <w:bCs/>
                <w:sz w:val="20"/>
                <w:szCs w:val="20"/>
              </w:rPr>
              <w:t>Árbol de problemas, matriz de planificación</w:t>
            </w:r>
          </w:p>
        </w:tc>
        <w:tc>
          <w:tcPr>
            <w:tcW w:w="0" w:type="auto"/>
            <w:vAlign w:val="center"/>
            <w:hideMark/>
          </w:tcPr>
          <w:p w14:paraId="70A73915" w14:textId="77777777" w:rsidR="00F16F5B" w:rsidRPr="00D5618E" w:rsidRDefault="00F16F5B" w:rsidP="008C207F">
            <w:pPr>
              <w:spacing w:line="240" w:lineRule="auto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Fonts w:cs="Calibri"/>
                <w:bCs/>
                <w:sz w:val="20"/>
                <w:szCs w:val="20"/>
              </w:rPr>
              <w:t>Claridad en objetivos y seguimiento</w:t>
            </w:r>
          </w:p>
        </w:tc>
        <w:tc>
          <w:tcPr>
            <w:tcW w:w="0" w:type="auto"/>
            <w:vAlign w:val="center"/>
            <w:hideMark/>
          </w:tcPr>
          <w:p w14:paraId="5A45C986" w14:textId="77777777" w:rsidR="00F16F5B" w:rsidRPr="00D5618E" w:rsidRDefault="00F16F5B" w:rsidP="008C207F">
            <w:pPr>
              <w:spacing w:line="240" w:lineRule="auto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Fonts w:cs="Calibri"/>
                <w:bCs/>
                <w:sz w:val="20"/>
                <w:szCs w:val="20"/>
              </w:rPr>
              <w:t>Puede ser rígido en contextos sociales cambiantes</w:t>
            </w:r>
          </w:p>
        </w:tc>
        <w:tc>
          <w:tcPr>
            <w:tcW w:w="0" w:type="auto"/>
            <w:vAlign w:val="center"/>
            <w:hideMark/>
          </w:tcPr>
          <w:p w14:paraId="4250ECED" w14:textId="77777777" w:rsidR="00F16F5B" w:rsidRPr="00D5618E" w:rsidRDefault="00F16F5B" w:rsidP="008C207F">
            <w:pPr>
              <w:spacing w:line="240" w:lineRule="auto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Fonts w:cs="Calibri"/>
                <w:bCs/>
                <w:sz w:val="20"/>
                <w:szCs w:val="20"/>
              </w:rPr>
              <w:t>Útil cuando se requiere justificar fondos o medir resultados</w:t>
            </w:r>
          </w:p>
        </w:tc>
        <w:tc>
          <w:tcPr>
            <w:tcW w:w="0" w:type="auto"/>
            <w:vAlign w:val="center"/>
            <w:hideMark/>
          </w:tcPr>
          <w:p w14:paraId="359E125F" w14:textId="77777777" w:rsidR="00F16F5B" w:rsidRPr="00D5618E" w:rsidRDefault="00F16F5B" w:rsidP="008C207F">
            <w:pPr>
              <w:spacing w:line="240" w:lineRule="auto"/>
              <w:rPr>
                <w:rFonts w:cs="Calibri"/>
                <w:bCs/>
                <w:sz w:val="20"/>
                <w:szCs w:val="20"/>
              </w:rPr>
            </w:pPr>
            <w:r w:rsidRPr="00D5618E">
              <w:rPr>
                <w:rFonts w:cs="Calibri"/>
                <w:bCs/>
                <w:sz w:val="20"/>
                <w:szCs w:val="20"/>
              </w:rPr>
              <w:t>Genera proyectos estructurados, pero a veces poca participación local</w:t>
            </w:r>
          </w:p>
        </w:tc>
      </w:tr>
    </w:tbl>
    <w:p w14:paraId="3A3B98CF" w14:textId="63726EF5" w:rsidR="00F16F5B" w:rsidRPr="00D5618E" w:rsidRDefault="00F16F5B" w:rsidP="00D5618E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Cada grupo llena la matriz con base en la información investigada.</w:t>
      </w:r>
    </w:p>
    <w:p w14:paraId="1B62135F" w14:textId="77777777" w:rsidR="00F16F5B" w:rsidRPr="00C12823" w:rsidRDefault="00F16F5B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lastRenderedPageBreak/>
        <w:t>Paso 6. Reflexión y análisis crítico</w:t>
      </w:r>
    </w:p>
    <w:p w14:paraId="1C8DD2A5" w14:textId="77777777" w:rsidR="00F16F5B" w:rsidRPr="00C12823" w:rsidRDefault="00F16F5B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Una vez completada la matriz, promover un espacio de reflexión grupal guiado por preguntas como:</w:t>
      </w:r>
    </w:p>
    <w:p w14:paraId="07D6C116" w14:textId="77777777" w:rsidR="00F16F5B" w:rsidRPr="00C12823" w:rsidRDefault="00F16F5B" w:rsidP="00552241">
      <w:pPr>
        <w:pStyle w:val="NormalWeb"/>
        <w:numPr>
          <w:ilvl w:val="0"/>
          <w:numId w:val="23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metodología promueve más la participación comunitaria?</w:t>
      </w:r>
    </w:p>
    <w:p w14:paraId="54BA24DC" w14:textId="77777777" w:rsidR="00F16F5B" w:rsidRPr="00C12823" w:rsidRDefault="00F16F5B" w:rsidP="00552241">
      <w:pPr>
        <w:pStyle w:val="NormalWeb"/>
        <w:numPr>
          <w:ilvl w:val="0"/>
          <w:numId w:val="23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¿Cuál se adapta mejor a las condiciones socioculturales de nuestra comunidad?</w:t>
      </w:r>
    </w:p>
    <w:p w14:paraId="0424EAC9" w14:textId="77777777" w:rsidR="00F16F5B" w:rsidRPr="00C12823" w:rsidRDefault="00F16F5B" w:rsidP="00552241">
      <w:pPr>
        <w:pStyle w:val="NormalWeb"/>
        <w:numPr>
          <w:ilvl w:val="0"/>
          <w:numId w:val="23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elementos de cada una podrían combinarse para un enfoque más integral?</w:t>
      </w:r>
    </w:p>
    <w:p w14:paraId="174FD2DA" w14:textId="77777777" w:rsidR="00F16F5B" w:rsidRPr="00C12823" w:rsidRDefault="00F16F5B" w:rsidP="00552241">
      <w:pPr>
        <w:pStyle w:val="NormalWeb"/>
        <w:numPr>
          <w:ilvl w:val="0"/>
          <w:numId w:val="23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riesgos o impactos podría tener una mala aplicación?</w:t>
      </w:r>
    </w:p>
    <w:p w14:paraId="6C58A0A7" w14:textId="77777777" w:rsidR="00F16F5B" w:rsidRPr="00C12823" w:rsidRDefault="00F16F5B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 xml:space="preserve">Los participantes deben </w:t>
      </w:r>
      <w:r w:rsidRPr="00C12823">
        <w:rPr>
          <w:rStyle w:val="Textoennegrita"/>
          <w:rFonts w:ascii="Calibri" w:hAnsi="Calibri" w:cs="Calibri"/>
          <w:b w:val="0"/>
        </w:rPr>
        <w:t>redactar un breve comentario final (de media cuartilla)</w:t>
      </w:r>
      <w:r w:rsidRPr="00C12823">
        <w:rPr>
          <w:rFonts w:ascii="Calibri" w:hAnsi="Calibri" w:cs="Calibri"/>
          <w:bCs/>
        </w:rPr>
        <w:t xml:space="preserve"> con su reflexión personal o grupal sobre la </w:t>
      </w:r>
      <w:r w:rsidRPr="00C12823">
        <w:rPr>
          <w:rStyle w:val="Textoennegrita"/>
          <w:rFonts w:ascii="Calibri" w:hAnsi="Calibri" w:cs="Calibri"/>
          <w:b w:val="0"/>
        </w:rPr>
        <w:t>aplicabilidad e impacto de las metodologías</w:t>
      </w:r>
      <w:r w:rsidRPr="00C12823">
        <w:rPr>
          <w:rFonts w:ascii="Calibri" w:hAnsi="Calibri" w:cs="Calibri"/>
          <w:bCs/>
        </w:rPr>
        <w:t xml:space="preserve"> analizadas.</w:t>
      </w:r>
    </w:p>
    <w:p w14:paraId="6C904122" w14:textId="77777777" w:rsidR="00F16F5B" w:rsidRPr="00C12823" w:rsidRDefault="00F16F5B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7. Presentación de resultados</w:t>
      </w:r>
    </w:p>
    <w:p w14:paraId="751F9CAD" w14:textId="77777777" w:rsidR="00F16F5B" w:rsidRPr="00C12823" w:rsidRDefault="00F16F5B" w:rsidP="00552241">
      <w:pPr>
        <w:pStyle w:val="NormalWeb"/>
        <w:numPr>
          <w:ilvl w:val="0"/>
          <w:numId w:val="24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Cada grupo presenta su matriz y reflexión ante el grupo.</w:t>
      </w:r>
    </w:p>
    <w:p w14:paraId="187780B4" w14:textId="091C4B0F" w:rsidR="00D5618E" w:rsidRDefault="00F16F5B" w:rsidP="00552241">
      <w:pPr>
        <w:pStyle w:val="NormalWeb"/>
        <w:numPr>
          <w:ilvl w:val="0"/>
          <w:numId w:val="24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Se comparan coincidencias y diferencias entre metodologías.</w:t>
      </w:r>
    </w:p>
    <w:p w14:paraId="1D78408A" w14:textId="77777777" w:rsidR="00D5618E" w:rsidRPr="00D5618E" w:rsidRDefault="00D5618E" w:rsidP="00D5618E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</w:p>
    <w:p w14:paraId="6C677B9C" w14:textId="77777777" w:rsidR="00F16F5B" w:rsidRPr="00C12823" w:rsidRDefault="00F16F5B" w:rsidP="00552241">
      <w:pPr>
        <w:pStyle w:val="NormalWeb"/>
        <w:numPr>
          <w:ilvl w:val="0"/>
          <w:numId w:val="24"/>
        </w:numPr>
        <w:spacing w:before="0" w:beforeAutospacing="0" w:after="0" w:afterAutospacing="0"/>
        <w:ind w:left="357" w:hanging="357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El facilitador ayuda a sintetizar las conclusiones generales:</w:t>
      </w:r>
    </w:p>
    <w:p w14:paraId="58FDFDD1" w14:textId="77777777" w:rsidR="00F16F5B" w:rsidRPr="00C12823" w:rsidRDefault="00F16F5B" w:rsidP="00552241">
      <w:pPr>
        <w:pStyle w:val="NormalWeb"/>
        <w:numPr>
          <w:ilvl w:val="1"/>
          <w:numId w:val="54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¿Qué metodologías son más técnicas?</w:t>
      </w:r>
    </w:p>
    <w:p w14:paraId="22FF155E" w14:textId="77777777" w:rsidR="00F16F5B" w:rsidRPr="00C12823" w:rsidRDefault="00F16F5B" w:rsidP="00552241">
      <w:pPr>
        <w:pStyle w:val="NormalWeb"/>
        <w:numPr>
          <w:ilvl w:val="1"/>
          <w:numId w:val="54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¿Cuáles son más participativas o comunitarias?</w:t>
      </w:r>
    </w:p>
    <w:p w14:paraId="2EE373D7" w14:textId="77777777" w:rsidR="00F16F5B" w:rsidRPr="00C12823" w:rsidRDefault="00F16F5B" w:rsidP="00552241">
      <w:pPr>
        <w:pStyle w:val="NormalWeb"/>
        <w:numPr>
          <w:ilvl w:val="1"/>
          <w:numId w:val="54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¿Cómo elegir la adecuada según el tipo de proyecto y comunidad?</w:t>
      </w:r>
    </w:p>
    <w:p w14:paraId="6375D9AA" w14:textId="77777777" w:rsidR="00F16F5B" w:rsidRPr="00C12823" w:rsidRDefault="00F16F5B" w:rsidP="008C207F">
      <w:pPr>
        <w:pStyle w:val="Ttulo3"/>
        <w:spacing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C12823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8. Entrega de la evidencia</w:t>
      </w:r>
    </w:p>
    <w:p w14:paraId="3B2C35B6" w14:textId="77777777" w:rsidR="00F16F5B" w:rsidRPr="00C12823" w:rsidRDefault="00F16F5B" w:rsidP="008C207F">
      <w:pPr>
        <w:pStyle w:val="NormalWeb"/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 xml:space="preserve">Cada equipo entrega su </w:t>
      </w:r>
      <w:r w:rsidRPr="00C12823">
        <w:rPr>
          <w:rStyle w:val="Textoennegrita"/>
          <w:rFonts w:ascii="Calibri" w:hAnsi="Calibri" w:cs="Calibri"/>
          <w:b w:val="0"/>
        </w:rPr>
        <w:t>Matriz analítica</w:t>
      </w:r>
      <w:r w:rsidRPr="00C12823">
        <w:rPr>
          <w:rFonts w:ascii="Calibri" w:hAnsi="Calibri" w:cs="Calibri"/>
          <w:bCs/>
        </w:rPr>
        <w:t xml:space="preserve"> acompañada de:</w:t>
      </w:r>
    </w:p>
    <w:p w14:paraId="2A1550A0" w14:textId="77777777" w:rsidR="00F16F5B" w:rsidRPr="00C12823" w:rsidRDefault="00F16F5B" w:rsidP="00552241">
      <w:pPr>
        <w:pStyle w:val="NormalWeb"/>
        <w:numPr>
          <w:ilvl w:val="0"/>
          <w:numId w:val="25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Portada (nombre del grupo, fecha, nombre del curso o módulo).</w:t>
      </w:r>
    </w:p>
    <w:p w14:paraId="0EC2C4DF" w14:textId="77777777" w:rsidR="00F16F5B" w:rsidRPr="00C12823" w:rsidRDefault="00F16F5B" w:rsidP="00552241">
      <w:pPr>
        <w:pStyle w:val="NormalWeb"/>
        <w:numPr>
          <w:ilvl w:val="0"/>
          <w:numId w:val="25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Breve introducción sobre la importancia de conocer metodologías de proyectos.</w:t>
      </w:r>
    </w:p>
    <w:p w14:paraId="61076212" w14:textId="77777777" w:rsidR="00F16F5B" w:rsidRPr="00C12823" w:rsidRDefault="00F16F5B" w:rsidP="00552241">
      <w:pPr>
        <w:pStyle w:val="NormalWeb"/>
        <w:numPr>
          <w:ilvl w:val="0"/>
          <w:numId w:val="25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Matriz comparativa completa.</w:t>
      </w:r>
    </w:p>
    <w:p w14:paraId="734A3C2E" w14:textId="77777777" w:rsidR="00F16F5B" w:rsidRPr="00C12823" w:rsidRDefault="00F16F5B" w:rsidP="00552241">
      <w:pPr>
        <w:pStyle w:val="NormalWeb"/>
        <w:numPr>
          <w:ilvl w:val="0"/>
          <w:numId w:val="25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Reflexión final (1 página máx.).</w:t>
      </w:r>
    </w:p>
    <w:p w14:paraId="389345D8" w14:textId="3FF9772C" w:rsidR="00F16F5B" w:rsidRPr="001B6B59" w:rsidRDefault="00F16F5B" w:rsidP="00552241">
      <w:pPr>
        <w:pStyle w:val="NormalWeb"/>
        <w:numPr>
          <w:ilvl w:val="0"/>
          <w:numId w:val="25"/>
        </w:numPr>
        <w:rPr>
          <w:rFonts w:ascii="Calibri" w:hAnsi="Calibri" w:cs="Calibri"/>
          <w:bCs/>
        </w:rPr>
      </w:pPr>
      <w:r w:rsidRPr="00C12823">
        <w:rPr>
          <w:rFonts w:ascii="Calibri" w:hAnsi="Calibri" w:cs="Calibri"/>
          <w:bCs/>
        </w:rPr>
        <w:t>Fuentes consultadas.</w:t>
      </w:r>
    </w:p>
    <w:p w14:paraId="0A7793D6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>Ambiente requerido:  Convencional</w:t>
      </w:r>
    </w:p>
    <w:p w14:paraId="286F2D32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>Estrategias o técnicas didácticas activas:  Exposición</w:t>
      </w:r>
    </w:p>
    <w:p w14:paraId="4C259055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 xml:space="preserve">Materiales de formación: Equipos de </w:t>
      </w:r>
      <w:proofErr w:type="spellStart"/>
      <w:r w:rsidRPr="00C12823">
        <w:rPr>
          <w:rFonts w:eastAsia="Arial" w:cs="Calibri"/>
          <w:bCs/>
          <w:sz w:val="24"/>
          <w:szCs w:val="24"/>
        </w:rPr>
        <w:t>computo</w:t>
      </w:r>
      <w:proofErr w:type="spellEnd"/>
      <w:r w:rsidRPr="00C12823">
        <w:rPr>
          <w:rFonts w:eastAsia="Arial" w:cs="Calibri"/>
          <w:bCs/>
          <w:sz w:val="24"/>
          <w:szCs w:val="24"/>
        </w:rPr>
        <w:t>, video Beam, conectividad.</w:t>
      </w:r>
    </w:p>
    <w:p w14:paraId="2AA3D397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 xml:space="preserve">Material de apoyo: documentos </w:t>
      </w:r>
      <w:proofErr w:type="spellStart"/>
      <w:r w:rsidRPr="00C12823">
        <w:rPr>
          <w:rFonts w:eastAsia="Arial" w:cs="Calibri"/>
          <w:bCs/>
          <w:sz w:val="24"/>
          <w:szCs w:val="24"/>
        </w:rPr>
        <w:t>relacionaldos</w:t>
      </w:r>
      <w:proofErr w:type="spellEnd"/>
      <w:r w:rsidRPr="00C12823">
        <w:rPr>
          <w:rFonts w:eastAsia="Arial" w:cs="Calibri"/>
          <w:bCs/>
          <w:sz w:val="24"/>
          <w:szCs w:val="24"/>
        </w:rPr>
        <w:t xml:space="preserve"> </w:t>
      </w:r>
    </w:p>
    <w:p w14:paraId="69F90957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>Evidencias de aprendizaje:</w:t>
      </w:r>
    </w:p>
    <w:p w14:paraId="11E8455F" w14:textId="60543BC2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>Instrumentos de evaluación:</w:t>
      </w:r>
      <w:r w:rsidR="000A70E4" w:rsidRPr="000A70E4">
        <w:rPr>
          <w:rFonts w:eastAsia="Arial" w:cs="Calibri"/>
          <w:bCs/>
          <w:sz w:val="24"/>
          <w:szCs w:val="24"/>
        </w:rPr>
        <w:t xml:space="preserve"> </w:t>
      </w:r>
      <w:r w:rsidR="000A70E4">
        <w:rPr>
          <w:rFonts w:eastAsia="Arial" w:cs="Calibri"/>
          <w:bCs/>
          <w:sz w:val="24"/>
          <w:szCs w:val="24"/>
        </w:rPr>
        <w:t>Lista de chequeo</w:t>
      </w:r>
    </w:p>
    <w:p w14:paraId="16B9FD2B" w14:textId="77777777" w:rsidR="002C7E22" w:rsidRPr="00C12823" w:rsidRDefault="002C7E22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C12823">
        <w:rPr>
          <w:rFonts w:eastAsia="Arial" w:cs="Calibri"/>
          <w:bCs/>
          <w:sz w:val="24"/>
          <w:szCs w:val="24"/>
        </w:rPr>
        <w:t>Duración de la actividad:  8 horas.</w:t>
      </w:r>
    </w:p>
    <w:p w14:paraId="08827040" w14:textId="77777777" w:rsidR="00181878" w:rsidRPr="00C12823" w:rsidRDefault="00181878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  <w:sz w:val="24"/>
          <w:szCs w:val="24"/>
        </w:rPr>
      </w:pPr>
    </w:p>
    <w:p w14:paraId="78690D93" w14:textId="4547FD4C" w:rsidR="002C7E22" w:rsidRDefault="00181878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C12823">
        <w:rPr>
          <w:rFonts w:cs="Calibri"/>
          <w:b/>
          <w:sz w:val="24"/>
          <w:szCs w:val="24"/>
        </w:rPr>
        <w:lastRenderedPageBreak/>
        <w:t xml:space="preserve">3.3.3 </w:t>
      </w:r>
      <w:r w:rsidR="006E5AC5">
        <w:t>ANÁLIZAR LA INFORMACIÓN RECOPILADA TENIENDO EN CUENTA LAS TÉCNICAS DE INVESTIGACIÓN, EL TIPO DE PROYECTO Y NORMATIVA</w:t>
      </w:r>
      <w:r w:rsidRPr="00C12823">
        <w:rPr>
          <w:rFonts w:cs="Calibri"/>
          <w:b/>
          <w:sz w:val="24"/>
          <w:szCs w:val="24"/>
        </w:rPr>
        <w:t>.</w:t>
      </w:r>
    </w:p>
    <w:p w14:paraId="05E6DEE1" w14:textId="77777777" w:rsidR="001B6B59" w:rsidRPr="00C12823" w:rsidRDefault="001B6B59" w:rsidP="008C207F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cs="Calibri"/>
          <w:b/>
          <w:sz w:val="24"/>
          <w:szCs w:val="24"/>
        </w:rPr>
      </w:pPr>
    </w:p>
    <w:p w14:paraId="2CE060F5" w14:textId="743F7EC3" w:rsidR="0025371F" w:rsidRPr="001B6B59" w:rsidRDefault="0025371F" w:rsidP="001B6B59">
      <w:pPr>
        <w:pStyle w:val="Ttulo1"/>
        <w:spacing w:after="0" w:line="240" w:lineRule="auto"/>
        <w:jc w:val="left"/>
        <w:rPr>
          <w:rFonts w:cs="Calibri"/>
          <w:b w:val="0"/>
          <w:bCs/>
          <w:color w:val="auto"/>
          <w:sz w:val="24"/>
          <w:lang w:eastAsia="es-CO"/>
        </w:rPr>
      </w:pPr>
      <w:r w:rsidRPr="001B6B59">
        <w:rPr>
          <w:rStyle w:val="Textoennegrita"/>
          <w:rFonts w:cs="Calibri"/>
          <w:color w:val="auto"/>
          <w:sz w:val="24"/>
        </w:rPr>
        <w:t>Actividad: Aplicación de estrategias de participación comunitaria en proyectos</w:t>
      </w:r>
      <w:r w:rsidRPr="001B6B59">
        <w:rPr>
          <w:rFonts w:cs="Calibri"/>
          <w:b w:val="0"/>
          <w:bCs/>
          <w:color w:val="auto"/>
          <w:sz w:val="24"/>
        </w:rPr>
        <w:br/>
        <w:t xml:space="preserve">Aplicar </w:t>
      </w:r>
      <w:r w:rsidRPr="001B6B59">
        <w:rPr>
          <w:rStyle w:val="Textoennegrita"/>
          <w:rFonts w:cs="Calibri"/>
          <w:color w:val="auto"/>
          <w:sz w:val="24"/>
        </w:rPr>
        <w:t>estrategias y técnicas de participación comunitaria</w:t>
      </w:r>
      <w:r w:rsidRPr="001B6B59">
        <w:rPr>
          <w:rFonts w:cs="Calibri"/>
          <w:b w:val="0"/>
          <w:bCs/>
          <w:color w:val="auto"/>
          <w:sz w:val="24"/>
        </w:rPr>
        <w:t xml:space="preserve"> en las diferentes fases de un proyecto (formulación, ejecución, seguimiento y control), asegurando el cumplimiento de la </w:t>
      </w:r>
      <w:r w:rsidRPr="001B6B59">
        <w:rPr>
          <w:rStyle w:val="Textoennegrita"/>
          <w:rFonts w:cs="Calibri"/>
          <w:color w:val="auto"/>
          <w:sz w:val="24"/>
        </w:rPr>
        <w:t>normatividad vigente</w:t>
      </w:r>
      <w:r w:rsidRPr="001B6B59">
        <w:rPr>
          <w:rFonts w:cs="Calibri"/>
          <w:b w:val="0"/>
          <w:bCs/>
          <w:color w:val="auto"/>
          <w:sz w:val="24"/>
        </w:rPr>
        <w:t xml:space="preserve">, y generando como resultado un </w:t>
      </w:r>
      <w:r w:rsidRPr="001B6B59">
        <w:rPr>
          <w:rStyle w:val="Textoennegrita"/>
          <w:rFonts w:cs="Calibri"/>
          <w:color w:val="auto"/>
          <w:sz w:val="24"/>
        </w:rPr>
        <w:t>Registro o Bitácora de participación comunitaria</w:t>
      </w:r>
      <w:r w:rsidRPr="001B6B59">
        <w:rPr>
          <w:rFonts w:cs="Calibri"/>
          <w:b w:val="0"/>
          <w:bCs/>
          <w:color w:val="auto"/>
          <w:sz w:val="24"/>
        </w:rPr>
        <w:t xml:space="preserve"> con evidencias documentales.</w:t>
      </w:r>
    </w:p>
    <w:p w14:paraId="67A0C41F" w14:textId="77777777" w:rsidR="0025371F" w:rsidRPr="001B6B59" w:rsidRDefault="0025371F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Trabajo grupal en campo o en entorno simulado (si no es posible trabajar directamente con una comunidad).</w:t>
      </w:r>
    </w:p>
    <w:p w14:paraId="1D90CA7B" w14:textId="249DF90E" w:rsidR="0025371F" w:rsidRPr="001B6B59" w:rsidRDefault="0025371F" w:rsidP="001B6B59">
      <w:pPr>
        <w:pStyle w:val="Ttulo2"/>
        <w:spacing w:after="0"/>
        <w:rPr>
          <w:rFonts w:cs="Calibri"/>
          <w:bCs/>
          <w:color w:val="auto"/>
          <w:sz w:val="24"/>
        </w:rPr>
      </w:pPr>
    </w:p>
    <w:p w14:paraId="67D447EE" w14:textId="77777777" w:rsidR="001B6B59" w:rsidRPr="001B6B59" w:rsidRDefault="001B6B59" w:rsidP="001B6B59">
      <w:pPr>
        <w:pStyle w:val="NormalWeb"/>
        <w:spacing w:before="0" w:beforeAutospacing="0" w:after="0" w:afterAutospacing="0"/>
        <w:ind w:left="720"/>
        <w:rPr>
          <w:rStyle w:val="Textoennegrita"/>
          <w:rFonts w:ascii="Calibri" w:hAnsi="Calibri" w:cs="Calibri"/>
          <w:b w:val="0"/>
        </w:rPr>
      </w:pPr>
    </w:p>
    <w:p w14:paraId="12350D1C" w14:textId="5B684E26" w:rsidR="0025371F" w:rsidRPr="001B6B59" w:rsidRDefault="0025371F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1. Introducción al concepto de participación comunitaria</w:t>
      </w:r>
    </w:p>
    <w:p w14:paraId="18449728" w14:textId="77777777" w:rsidR="0025371F" w:rsidRPr="001B6B59" w:rsidRDefault="0025371F" w:rsidP="00552241">
      <w:pPr>
        <w:pStyle w:val="NormalWeb"/>
        <w:numPr>
          <w:ilvl w:val="0"/>
          <w:numId w:val="2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Iniciar con una breve exposición o lectura guiada sobre el </w:t>
      </w:r>
      <w:r w:rsidRPr="001B6B59">
        <w:rPr>
          <w:rStyle w:val="Textoennegrita"/>
          <w:rFonts w:ascii="Calibri" w:hAnsi="Calibri" w:cs="Calibri"/>
          <w:b w:val="0"/>
        </w:rPr>
        <w:t>significado, principios y niveles de participación comunitaria</w:t>
      </w:r>
      <w:r w:rsidRPr="001B6B59">
        <w:rPr>
          <w:rFonts w:ascii="Calibri" w:hAnsi="Calibri" w:cs="Calibri"/>
          <w:bCs/>
        </w:rPr>
        <w:t>.</w:t>
      </w:r>
    </w:p>
    <w:p w14:paraId="1A67A4E9" w14:textId="77777777" w:rsidR="0025371F" w:rsidRPr="001B6B59" w:rsidRDefault="0025371F" w:rsidP="00552241">
      <w:pPr>
        <w:pStyle w:val="NormalWeb"/>
        <w:numPr>
          <w:ilvl w:val="0"/>
          <w:numId w:val="2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Discutir ejemplos de cómo las comunidades participan en cada fase de un proyecto:</w:t>
      </w:r>
    </w:p>
    <w:p w14:paraId="152E4E25" w14:textId="77777777" w:rsidR="0025371F" w:rsidRPr="001B6B59" w:rsidRDefault="0025371F" w:rsidP="00552241">
      <w:pPr>
        <w:pStyle w:val="NormalWeb"/>
        <w:numPr>
          <w:ilvl w:val="0"/>
          <w:numId w:val="55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Formulación:</w:t>
      </w:r>
      <w:r w:rsidRPr="001B6B59">
        <w:rPr>
          <w:rFonts w:ascii="Calibri" w:hAnsi="Calibri" w:cs="Calibri"/>
          <w:bCs/>
        </w:rPr>
        <w:t xml:space="preserve"> diagnóstico, priorización de problemas, definición de objetivos.</w:t>
      </w:r>
    </w:p>
    <w:p w14:paraId="2C78B091" w14:textId="77777777" w:rsidR="0025371F" w:rsidRPr="001B6B59" w:rsidRDefault="0025371F" w:rsidP="00552241">
      <w:pPr>
        <w:pStyle w:val="NormalWeb"/>
        <w:numPr>
          <w:ilvl w:val="0"/>
          <w:numId w:val="55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Ejecución:</w:t>
      </w:r>
      <w:r w:rsidRPr="001B6B59">
        <w:rPr>
          <w:rFonts w:ascii="Calibri" w:hAnsi="Calibri" w:cs="Calibri"/>
          <w:bCs/>
        </w:rPr>
        <w:t xml:space="preserve"> colaboración en actividades, aportación de recursos.</w:t>
      </w:r>
    </w:p>
    <w:p w14:paraId="2D1A7D53" w14:textId="3AD1B5BD" w:rsidR="0025371F" w:rsidRDefault="0025371F" w:rsidP="00552241">
      <w:pPr>
        <w:pStyle w:val="NormalWeb"/>
        <w:numPr>
          <w:ilvl w:val="0"/>
          <w:numId w:val="55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Seguimiento y control:</w:t>
      </w:r>
      <w:r w:rsidRPr="001B6B59">
        <w:rPr>
          <w:rFonts w:ascii="Calibri" w:hAnsi="Calibri" w:cs="Calibri"/>
          <w:bCs/>
        </w:rPr>
        <w:t xml:space="preserve"> evaluación, retroalimentación, transparencia.</w:t>
      </w:r>
    </w:p>
    <w:p w14:paraId="1A35DAFF" w14:textId="77777777" w:rsidR="00D5618E" w:rsidRPr="001B6B59" w:rsidRDefault="00D5618E" w:rsidP="00D5618E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bCs/>
        </w:rPr>
      </w:pPr>
    </w:p>
    <w:p w14:paraId="6C469A0A" w14:textId="77777777" w:rsidR="0025371F" w:rsidRPr="00867A36" w:rsidRDefault="0025371F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  <w:color w:val="FF0000"/>
        </w:rPr>
      </w:pPr>
      <w:r w:rsidRPr="00867A36">
        <w:rPr>
          <w:rFonts w:ascii="Segoe UI Emoji" w:hAnsi="Segoe UI Emoji" w:cs="Segoe UI Emoji"/>
          <w:bCs/>
          <w:color w:val="FF0000"/>
        </w:rPr>
        <w:t>👉</w:t>
      </w:r>
      <w:r w:rsidRPr="00867A36">
        <w:rPr>
          <w:rFonts w:ascii="Calibri" w:hAnsi="Calibri" w:cs="Calibri"/>
          <w:bCs/>
          <w:color w:val="FF0000"/>
        </w:rPr>
        <w:t xml:space="preserve"> Se pueden usar videos o estudios de caso breves para ilustrar.</w:t>
      </w:r>
    </w:p>
    <w:p w14:paraId="6B905702" w14:textId="55D85A77" w:rsidR="0025371F" w:rsidRPr="001B6B59" w:rsidRDefault="0025371F" w:rsidP="001B6B59">
      <w:pPr>
        <w:spacing w:after="0" w:line="240" w:lineRule="auto"/>
        <w:rPr>
          <w:rFonts w:cs="Calibri"/>
          <w:bCs/>
          <w:sz w:val="24"/>
          <w:szCs w:val="24"/>
        </w:rPr>
      </w:pPr>
    </w:p>
    <w:p w14:paraId="1B66DECA" w14:textId="77777777" w:rsidR="0025371F" w:rsidRPr="001B6B59" w:rsidRDefault="0025371F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2. Identificar el proyecto o caso de aplicación</w:t>
      </w:r>
    </w:p>
    <w:p w14:paraId="547DB6FC" w14:textId="77777777" w:rsidR="0025371F" w:rsidRPr="001B6B59" w:rsidRDefault="0025371F" w:rsidP="00552241">
      <w:pPr>
        <w:pStyle w:val="NormalWeb"/>
        <w:numPr>
          <w:ilvl w:val="0"/>
          <w:numId w:val="27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Seleccionar un </w:t>
      </w:r>
      <w:r w:rsidRPr="001B6B59">
        <w:rPr>
          <w:rStyle w:val="Textoennegrita"/>
          <w:rFonts w:ascii="Calibri" w:hAnsi="Calibri" w:cs="Calibri"/>
          <w:b w:val="0"/>
        </w:rPr>
        <w:t>proyecto comunitario real o hipotético</w:t>
      </w:r>
      <w:r w:rsidRPr="001B6B59">
        <w:rPr>
          <w:rFonts w:ascii="Calibri" w:hAnsi="Calibri" w:cs="Calibri"/>
          <w:bCs/>
        </w:rPr>
        <w:t xml:space="preserve"> (por ejemplo: mejora de un parque, reciclaje, apoyo educativo, huerto urbano, etc.).</w:t>
      </w:r>
    </w:p>
    <w:p w14:paraId="75E1C5F3" w14:textId="77777777" w:rsidR="0025371F" w:rsidRPr="001B6B59" w:rsidRDefault="0025371F" w:rsidP="00552241">
      <w:pPr>
        <w:pStyle w:val="NormalWeb"/>
        <w:numPr>
          <w:ilvl w:val="0"/>
          <w:numId w:val="27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Definir </w:t>
      </w:r>
      <w:r w:rsidRPr="001B6B59">
        <w:rPr>
          <w:rStyle w:val="Textoennegrita"/>
          <w:rFonts w:ascii="Calibri" w:hAnsi="Calibri" w:cs="Calibri"/>
          <w:b w:val="0"/>
        </w:rPr>
        <w:t>objetivo, alcance y actores involucrados</w:t>
      </w:r>
      <w:r w:rsidRPr="001B6B59">
        <w:rPr>
          <w:rFonts w:ascii="Calibri" w:hAnsi="Calibri" w:cs="Calibri"/>
          <w:bCs/>
        </w:rPr>
        <w:t>.</w:t>
      </w:r>
    </w:p>
    <w:p w14:paraId="7173E466" w14:textId="77777777" w:rsidR="0025371F" w:rsidRPr="001B6B59" w:rsidRDefault="0025371F" w:rsidP="00552241">
      <w:pPr>
        <w:pStyle w:val="NormalWeb"/>
        <w:numPr>
          <w:ilvl w:val="0"/>
          <w:numId w:val="27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Revisar la </w:t>
      </w:r>
      <w:r w:rsidRPr="001B6B59">
        <w:rPr>
          <w:rStyle w:val="Textoennegrita"/>
          <w:rFonts w:ascii="Calibri" w:hAnsi="Calibri" w:cs="Calibri"/>
          <w:b w:val="0"/>
        </w:rPr>
        <w:t>normatividad local o institucional</w:t>
      </w:r>
      <w:r w:rsidRPr="001B6B59">
        <w:rPr>
          <w:rFonts w:ascii="Calibri" w:hAnsi="Calibri" w:cs="Calibri"/>
          <w:bCs/>
        </w:rPr>
        <w:t xml:space="preserve"> sobre participación ciudadana (leyes, reglamentos, lineamientos éticos).</w:t>
      </w:r>
    </w:p>
    <w:p w14:paraId="060E1744" w14:textId="68135B5F" w:rsidR="0025371F" w:rsidRPr="001B6B59" w:rsidRDefault="0025371F" w:rsidP="001B6B59">
      <w:pPr>
        <w:spacing w:after="0" w:line="240" w:lineRule="auto"/>
        <w:rPr>
          <w:rFonts w:cs="Calibri"/>
          <w:bCs/>
          <w:sz w:val="24"/>
          <w:szCs w:val="24"/>
        </w:rPr>
      </w:pPr>
    </w:p>
    <w:p w14:paraId="659F4911" w14:textId="77777777" w:rsidR="0025371F" w:rsidRPr="001B6B59" w:rsidRDefault="0025371F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3. Planificar las estrategias participativas</w:t>
      </w:r>
    </w:p>
    <w:p w14:paraId="2AC30850" w14:textId="77777777" w:rsidR="0025371F" w:rsidRPr="001B6B59" w:rsidRDefault="0025371F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Cada grupo diseña un </w:t>
      </w:r>
      <w:r w:rsidRPr="001B6B59">
        <w:rPr>
          <w:rStyle w:val="Textoennegrita"/>
          <w:rFonts w:ascii="Calibri" w:hAnsi="Calibri" w:cs="Calibri"/>
          <w:b w:val="0"/>
        </w:rPr>
        <w:t>plan de participación</w:t>
      </w:r>
      <w:r w:rsidRPr="001B6B59">
        <w:rPr>
          <w:rFonts w:ascii="Calibri" w:hAnsi="Calibri" w:cs="Calibri"/>
          <w:bCs/>
        </w:rPr>
        <w:t>, que incluya:</w:t>
      </w:r>
    </w:p>
    <w:p w14:paraId="1722B790" w14:textId="77777777" w:rsidR="0025371F" w:rsidRPr="001B6B59" w:rsidRDefault="0025371F" w:rsidP="00552241">
      <w:pPr>
        <w:pStyle w:val="NormalWeb"/>
        <w:numPr>
          <w:ilvl w:val="0"/>
          <w:numId w:val="28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Objetivo de participación:</w:t>
      </w:r>
      <w:r w:rsidRPr="001B6B59">
        <w:rPr>
          <w:rFonts w:ascii="Calibri" w:hAnsi="Calibri" w:cs="Calibri"/>
          <w:bCs/>
        </w:rPr>
        <w:t xml:space="preserve"> ¿Qué se busca lograr con la comunidad?</w:t>
      </w:r>
    </w:p>
    <w:p w14:paraId="29E8C244" w14:textId="77777777" w:rsidR="0025371F" w:rsidRPr="001B6B59" w:rsidRDefault="0025371F" w:rsidP="00552241">
      <w:pPr>
        <w:pStyle w:val="NormalWeb"/>
        <w:numPr>
          <w:ilvl w:val="0"/>
          <w:numId w:val="28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Técnicas que se aplicarán:</w:t>
      </w:r>
      <w:r w:rsidRPr="001B6B59">
        <w:rPr>
          <w:rFonts w:ascii="Calibri" w:hAnsi="Calibri" w:cs="Calibri"/>
          <w:bCs/>
        </w:rPr>
        <w:t xml:space="preserve"> asambleas, lluvias de ideas, grupos focales, mapas parlantes, priorización de problemas, etc.</w:t>
      </w:r>
    </w:p>
    <w:p w14:paraId="617171F5" w14:textId="77777777" w:rsidR="0025371F" w:rsidRPr="001B6B59" w:rsidRDefault="0025371F" w:rsidP="00552241">
      <w:pPr>
        <w:pStyle w:val="NormalWeb"/>
        <w:numPr>
          <w:ilvl w:val="0"/>
          <w:numId w:val="28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Roles y responsabilidades:</w:t>
      </w:r>
      <w:r w:rsidRPr="001B6B59">
        <w:rPr>
          <w:rFonts w:ascii="Calibri" w:hAnsi="Calibri" w:cs="Calibri"/>
          <w:bCs/>
        </w:rPr>
        <w:t xml:space="preserve"> facilitador, relator, fotógrafo, encargado de actas, etc.</w:t>
      </w:r>
    </w:p>
    <w:p w14:paraId="582DBA3D" w14:textId="3AE502C0" w:rsidR="0025371F" w:rsidRDefault="0025371F" w:rsidP="00552241">
      <w:pPr>
        <w:pStyle w:val="NormalWeb"/>
        <w:numPr>
          <w:ilvl w:val="0"/>
          <w:numId w:val="28"/>
        </w:numPr>
        <w:spacing w:before="0" w:beforeAutospacing="0" w:after="0" w:afterAutospacing="0"/>
        <w:rPr>
          <w:rStyle w:val="Textoennegrita"/>
          <w:rFonts w:ascii="Calibri" w:hAnsi="Calibri" w:cs="Calibri"/>
          <w:b w:val="0"/>
        </w:rPr>
      </w:pPr>
      <w:r w:rsidRPr="001B6B59">
        <w:rPr>
          <w:rStyle w:val="Textoennegrita"/>
          <w:rFonts w:ascii="Calibri" w:hAnsi="Calibri" w:cs="Calibri"/>
          <w:b w:val="0"/>
        </w:rPr>
        <w:t>Cronograma de actividades participativas.</w:t>
      </w:r>
    </w:p>
    <w:p w14:paraId="7EA753E4" w14:textId="77777777" w:rsidR="00867A36" w:rsidRPr="001B6B59" w:rsidRDefault="00867A36" w:rsidP="00867A36">
      <w:pPr>
        <w:pStyle w:val="NormalWeb"/>
        <w:spacing w:before="0" w:beforeAutospacing="0" w:after="0" w:afterAutospacing="0"/>
        <w:ind w:left="360"/>
        <w:rPr>
          <w:rFonts w:ascii="Calibri" w:hAnsi="Calibri" w:cs="Calibri"/>
          <w:bCs/>
        </w:rPr>
      </w:pPr>
    </w:p>
    <w:p w14:paraId="6D4EA820" w14:textId="578167D1" w:rsidR="0025371F" w:rsidRPr="00867A36" w:rsidRDefault="0025371F" w:rsidP="001B6B59">
      <w:pPr>
        <w:pStyle w:val="NormalWeb"/>
        <w:spacing w:before="0" w:beforeAutospacing="0" w:after="0" w:afterAutospacing="0"/>
        <w:rPr>
          <w:rStyle w:val="nfasis"/>
          <w:rFonts w:ascii="Calibri" w:hAnsi="Calibri" w:cs="Calibri"/>
          <w:bCs/>
          <w:color w:val="FF0000"/>
        </w:rPr>
      </w:pPr>
      <w:r w:rsidRPr="00867A36">
        <w:rPr>
          <w:rFonts w:ascii="Segoe UI Emoji" w:hAnsi="Segoe UI Emoji" w:cs="Segoe UI Emoji"/>
          <w:bCs/>
          <w:color w:val="FF0000"/>
        </w:rPr>
        <w:t>💡</w:t>
      </w:r>
      <w:r w:rsidRPr="00867A36">
        <w:rPr>
          <w:rFonts w:ascii="Calibri" w:hAnsi="Calibri" w:cs="Calibri"/>
          <w:bCs/>
          <w:color w:val="FF0000"/>
        </w:rPr>
        <w:t xml:space="preserve"> </w:t>
      </w:r>
      <w:r w:rsidRPr="00867A36">
        <w:rPr>
          <w:rStyle w:val="nfasis"/>
          <w:rFonts w:ascii="Calibri" w:hAnsi="Calibri" w:cs="Calibri"/>
          <w:bCs/>
          <w:color w:val="FF0000"/>
        </w:rPr>
        <w:t>Se sugiere que los grupos elaboren una plantilla o calendario visual de participación.</w:t>
      </w:r>
    </w:p>
    <w:p w14:paraId="1A78A275" w14:textId="77777777" w:rsidR="001B6B59" w:rsidRPr="001B6B59" w:rsidRDefault="001B6B59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</w:p>
    <w:p w14:paraId="2F32ECF8" w14:textId="77777777" w:rsidR="0025371F" w:rsidRPr="001B6B59" w:rsidRDefault="0025371F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4. Realizar sesiones participativas</w:t>
      </w:r>
    </w:p>
    <w:p w14:paraId="4FB9A362" w14:textId="77777777" w:rsidR="0025371F" w:rsidRPr="001B6B59" w:rsidRDefault="0025371F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Durante la </w:t>
      </w:r>
      <w:r w:rsidRPr="001B6B59">
        <w:rPr>
          <w:rStyle w:val="Textoennegrita"/>
          <w:rFonts w:ascii="Calibri" w:hAnsi="Calibri" w:cs="Calibri"/>
          <w:b w:val="0"/>
        </w:rPr>
        <w:t>formulación del proyecto</w:t>
      </w:r>
      <w:r w:rsidRPr="001B6B59">
        <w:rPr>
          <w:rFonts w:ascii="Calibri" w:hAnsi="Calibri" w:cs="Calibri"/>
          <w:bCs/>
        </w:rPr>
        <w:t>, aplicar una o más técnicas participativas, como:</w:t>
      </w:r>
    </w:p>
    <w:p w14:paraId="1FBDD6C6" w14:textId="77777777" w:rsidR="0025371F" w:rsidRPr="001B6B59" w:rsidRDefault="0025371F" w:rsidP="00552241">
      <w:pPr>
        <w:pStyle w:val="NormalWeb"/>
        <w:numPr>
          <w:ilvl w:val="0"/>
          <w:numId w:val="29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Árbol de problemas y objetivos.</w:t>
      </w:r>
    </w:p>
    <w:p w14:paraId="50E51A2F" w14:textId="77777777" w:rsidR="0025371F" w:rsidRPr="001B6B59" w:rsidRDefault="0025371F" w:rsidP="00552241">
      <w:pPr>
        <w:pStyle w:val="NormalWeb"/>
        <w:numPr>
          <w:ilvl w:val="0"/>
          <w:numId w:val="29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lastRenderedPageBreak/>
        <w:t>Matrices de priorización.</w:t>
      </w:r>
    </w:p>
    <w:p w14:paraId="002A5605" w14:textId="77777777" w:rsidR="0025371F" w:rsidRPr="001B6B59" w:rsidRDefault="0025371F" w:rsidP="00552241">
      <w:pPr>
        <w:pStyle w:val="NormalWeb"/>
        <w:numPr>
          <w:ilvl w:val="0"/>
          <w:numId w:val="29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Mapa comunitario o sociograma.</w:t>
      </w:r>
    </w:p>
    <w:p w14:paraId="7332A23B" w14:textId="744A515A" w:rsidR="0025371F" w:rsidRDefault="0025371F" w:rsidP="00552241">
      <w:pPr>
        <w:pStyle w:val="NormalWeb"/>
        <w:numPr>
          <w:ilvl w:val="0"/>
          <w:numId w:val="29"/>
        </w:numPr>
        <w:spacing w:before="0" w:beforeAutospacing="0" w:after="0" w:afterAutospacing="0"/>
        <w:rPr>
          <w:rStyle w:val="Textoennegrita"/>
          <w:rFonts w:ascii="Calibri" w:hAnsi="Calibri" w:cs="Calibri"/>
          <w:b w:val="0"/>
        </w:rPr>
      </w:pPr>
      <w:r w:rsidRPr="001B6B59">
        <w:rPr>
          <w:rStyle w:val="Textoennegrita"/>
          <w:rFonts w:ascii="Calibri" w:hAnsi="Calibri" w:cs="Calibri"/>
          <w:b w:val="0"/>
        </w:rPr>
        <w:t>Lluvia de ideas o diálogo estructurado.</w:t>
      </w:r>
    </w:p>
    <w:p w14:paraId="621FEFE4" w14:textId="77777777" w:rsidR="00867A36" w:rsidRPr="001B6B59" w:rsidRDefault="00867A36" w:rsidP="00867A36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bCs/>
        </w:rPr>
      </w:pPr>
    </w:p>
    <w:p w14:paraId="788695E9" w14:textId="77777777" w:rsidR="0025371F" w:rsidRPr="001B6B59" w:rsidRDefault="0025371F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Registrar:</w:t>
      </w:r>
    </w:p>
    <w:p w14:paraId="5E320A32" w14:textId="77777777" w:rsidR="0025371F" w:rsidRPr="001B6B59" w:rsidRDefault="0025371F" w:rsidP="00552241">
      <w:pPr>
        <w:pStyle w:val="NormalWeb"/>
        <w:numPr>
          <w:ilvl w:val="0"/>
          <w:numId w:val="30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Fecha, lugar y asistentes.</w:t>
      </w:r>
    </w:p>
    <w:p w14:paraId="40BE186D" w14:textId="77777777" w:rsidR="0025371F" w:rsidRPr="001B6B59" w:rsidRDefault="0025371F" w:rsidP="00552241">
      <w:pPr>
        <w:pStyle w:val="NormalWeb"/>
        <w:numPr>
          <w:ilvl w:val="0"/>
          <w:numId w:val="30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Técnica aplicada.</w:t>
      </w:r>
    </w:p>
    <w:p w14:paraId="57BBD587" w14:textId="7E42E3F4" w:rsidR="0025371F" w:rsidRDefault="0025371F" w:rsidP="00552241">
      <w:pPr>
        <w:pStyle w:val="NormalWeb"/>
        <w:numPr>
          <w:ilvl w:val="0"/>
          <w:numId w:val="30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Principales acuerdos y observaciones.</w:t>
      </w:r>
    </w:p>
    <w:p w14:paraId="672FF795" w14:textId="77777777" w:rsidR="00867A36" w:rsidRPr="001B6B59" w:rsidRDefault="00867A36" w:rsidP="00867A36">
      <w:pPr>
        <w:pStyle w:val="NormalWeb"/>
        <w:spacing w:before="0" w:beforeAutospacing="0" w:after="0" w:afterAutospacing="0"/>
        <w:ind w:left="360"/>
        <w:rPr>
          <w:rFonts w:ascii="Calibri" w:hAnsi="Calibri" w:cs="Calibri"/>
          <w:bCs/>
        </w:rPr>
      </w:pPr>
    </w:p>
    <w:p w14:paraId="5BFB8444" w14:textId="77777777" w:rsidR="0025371F" w:rsidRPr="00867A36" w:rsidRDefault="0025371F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  <w:color w:val="FF0000"/>
        </w:rPr>
      </w:pPr>
      <w:r w:rsidRPr="00867A36">
        <w:rPr>
          <w:rFonts w:ascii="Segoe UI Emoji" w:hAnsi="Segoe UI Emoji" w:cs="Segoe UI Emoji"/>
          <w:bCs/>
          <w:color w:val="FF0000"/>
        </w:rPr>
        <w:t>📸</w:t>
      </w:r>
      <w:r w:rsidRPr="00867A36">
        <w:rPr>
          <w:rFonts w:ascii="Calibri" w:hAnsi="Calibri" w:cs="Calibri"/>
          <w:bCs/>
          <w:color w:val="FF0000"/>
        </w:rPr>
        <w:t xml:space="preserve"> Tomar fotografías del proceso (con consentimiento) y guardar copias de materiales utilizados (papelógrafos, notas, carteles).</w:t>
      </w:r>
    </w:p>
    <w:p w14:paraId="5B0E17F1" w14:textId="374119A4" w:rsidR="0025371F" w:rsidRPr="001B6B59" w:rsidRDefault="0025371F" w:rsidP="001B6B59">
      <w:pPr>
        <w:spacing w:after="0" w:line="240" w:lineRule="auto"/>
        <w:rPr>
          <w:rFonts w:cs="Calibri"/>
          <w:bCs/>
          <w:sz w:val="24"/>
          <w:szCs w:val="24"/>
        </w:rPr>
      </w:pPr>
    </w:p>
    <w:p w14:paraId="46B96054" w14:textId="77777777" w:rsidR="0025371F" w:rsidRPr="001B6B59" w:rsidRDefault="0025371F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5. Fomentar la participación en la ejecución</w:t>
      </w:r>
    </w:p>
    <w:p w14:paraId="50B13FF2" w14:textId="77777777" w:rsidR="0025371F" w:rsidRPr="001B6B59" w:rsidRDefault="0025371F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Durante la </w:t>
      </w:r>
      <w:r w:rsidRPr="001B6B59">
        <w:rPr>
          <w:rStyle w:val="Textoennegrita"/>
          <w:rFonts w:ascii="Calibri" w:hAnsi="Calibri" w:cs="Calibri"/>
          <w:b w:val="0"/>
        </w:rPr>
        <w:t>ejecución o desarrollo del proyecto</w:t>
      </w:r>
      <w:r w:rsidRPr="001B6B59">
        <w:rPr>
          <w:rFonts w:ascii="Calibri" w:hAnsi="Calibri" w:cs="Calibri"/>
          <w:bCs/>
        </w:rPr>
        <w:t>, promover:</w:t>
      </w:r>
    </w:p>
    <w:p w14:paraId="3AEF010E" w14:textId="77777777" w:rsidR="0025371F" w:rsidRPr="001B6B59" w:rsidRDefault="0025371F" w:rsidP="00552241">
      <w:pPr>
        <w:pStyle w:val="NormalWeb"/>
        <w:numPr>
          <w:ilvl w:val="0"/>
          <w:numId w:val="31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Actividades colaborativas (jornadas, talleres, faenas, campañas).</w:t>
      </w:r>
    </w:p>
    <w:p w14:paraId="7E083D44" w14:textId="77777777" w:rsidR="0025371F" w:rsidRPr="001B6B59" w:rsidRDefault="0025371F" w:rsidP="00552241">
      <w:pPr>
        <w:pStyle w:val="NormalWeb"/>
        <w:numPr>
          <w:ilvl w:val="0"/>
          <w:numId w:val="31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Espacios de diálogo para tomar decisiones conjuntas.</w:t>
      </w:r>
    </w:p>
    <w:p w14:paraId="1D2348F9" w14:textId="3639F75B" w:rsidR="0025371F" w:rsidRDefault="0025371F" w:rsidP="00552241">
      <w:pPr>
        <w:pStyle w:val="NormalWeb"/>
        <w:numPr>
          <w:ilvl w:val="0"/>
          <w:numId w:val="31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Roles claros para los miembros de la comunidad.</w:t>
      </w:r>
    </w:p>
    <w:p w14:paraId="68D32AEF" w14:textId="77777777" w:rsidR="00867A36" w:rsidRPr="001B6B59" w:rsidRDefault="00867A36" w:rsidP="00867A36">
      <w:pPr>
        <w:pStyle w:val="NormalWeb"/>
        <w:spacing w:before="0" w:beforeAutospacing="0" w:after="0" w:afterAutospacing="0"/>
        <w:ind w:left="360"/>
        <w:rPr>
          <w:rFonts w:ascii="Calibri" w:hAnsi="Calibri" w:cs="Calibri"/>
          <w:bCs/>
        </w:rPr>
      </w:pPr>
    </w:p>
    <w:p w14:paraId="6DB34841" w14:textId="77777777" w:rsidR="0025371F" w:rsidRPr="001B6B59" w:rsidRDefault="0025371F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Registrar evidencias:</w:t>
      </w:r>
    </w:p>
    <w:p w14:paraId="11E7D09D" w14:textId="77777777" w:rsidR="0025371F" w:rsidRPr="001B6B59" w:rsidRDefault="0025371F" w:rsidP="00552241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Lista de asistencia.</w:t>
      </w:r>
    </w:p>
    <w:p w14:paraId="053AD933" w14:textId="77777777" w:rsidR="0025371F" w:rsidRPr="001B6B59" w:rsidRDefault="0025371F" w:rsidP="00552241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Actas o minutas con acuerdos.</w:t>
      </w:r>
    </w:p>
    <w:p w14:paraId="3DAB3BEA" w14:textId="77777777" w:rsidR="0025371F" w:rsidRPr="001B6B59" w:rsidRDefault="0025371F" w:rsidP="00552241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Fotografías y testimonios.</w:t>
      </w:r>
    </w:p>
    <w:p w14:paraId="6D26574C" w14:textId="20FD1AB4" w:rsidR="0025371F" w:rsidRPr="001B6B59" w:rsidRDefault="0025371F" w:rsidP="001B6B59">
      <w:pPr>
        <w:spacing w:after="0" w:line="240" w:lineRule="auto"/>
        <w:rPr>
          <w:rFonts w:cs="Calibri"/>
          <w:bCs/>
          <w:sz w:val="24"/>
          <w:szCs w:val="24"/>
        </w:rPr>
      </w:pPr>
    </w:p>
    <w:p w14:paraId="40F4AF60" w14:textId="05F8D005" w:rsidR="00867A36" w:rsidRPr="00867A36" w:rsidRDefault="0025371F" w:rsidP="00867A36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6. Seguimiento y control participativo</w:t>
      </w:r>
    </w:p>
    <w:p w14:paraId="79D33CF8" w14:textId="77777777" w:rsidR="0025371F" w:rsidRPr="001B6B59" w:rsidRDefault="0025371F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Organizar una reunión comunitaria o simulada para:</w:t>
      </w:r>
    </w:p>
    <w:p w14:paraId="37D6DE05" w14:textId="77777777" w:rsidR="0025371F" w:rsidRPr="001B6B59" w:rsidRDefault="0025371F" w:rsidP="00552241">
      <w:pPr>
        <w:pStyle w:val="NormalWeb"/>
        <w:numPr>
          <w:ilvl w:val="0"/>
          <w:numId w:val="33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Revisar avances y dificultades.</w:t>
      </w:r>
    </w:p>
    <w:p w14:paraId="49103D42" w14:textId="77777777" w:rsidR="0025371F" w:rsidRPr="001B6B59" w:rsidRDefault="0025371F" w:rsidP="00552241">
      <w:pPr>
        <w:pStyle w:val="NormalWeb"/>
        <w:numPr>
          <w:ilvl w:val="0"/>
          <w:numId w:val="33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Escuchar opiniones y propuestas de mejora.</w:t>
      </w:r>
    </w:p>
    <w:p w14:paraId="0F0AE5D8" w14:textId="77777777" w:rsidR="0025371F" w:rsidRPr="001B6B59" w:rsidRDefault="0025371F" w:rsidP="00552241">
      <w:pPr>
        <w:pStyle w:val="NormalWeb"/>
        <w:numPr>
          <w:ilvl w:val="0"/>
          <w:numId w:val="33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Acordar medidas correctivas o acciones de seguimiento.</w:t>
      </w:r>
    </w:p>
    <w:p w14:paraId="30205348" w14:textId="77777777" w:rsidR="0025371F" w:rsidRPr="001B6B59" w:rsidRDefault="0025371F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Usar herramientas como:</w:t>
      </w:r>
    </w:p>
    <w:p w14:paraId="6327B364" w14:textId="77777777" w:rsidR="0025371F" w:rsidRPr="001B6B59" w:rsidRDefault="0025371F" w:rsidP="00552241">
      <w:pPr>
        <w:pStyle w:val="NormalWeb"/>
        <w:numPr>
          <w:ilvl w:val="0"/>
          <w:numId w:val="34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Rueda de evaluación participativa.</w:t>
      </w:r>
    </w:p>
    <w:p w14:paraId="0519F30D" w14:textId="77777777" w:rsidR="0025371F" w:rsidRPr="001B6B59" w:rsidRDefault="0025371F" w:rsidP="00552241">
      <w:pPr>
        <w:pStyle w:val="NormalWeb"/>
        <w:numPr>
          <w:ilvl w:val="0"/>
          <w:numId w:val="34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Semáforo de avances.</w:t>
      </w:r>
    </w:p>
    <w:p w14:paraId="4F8DE687" w14:textId="77777777" w:rsidR="0025371F" w:rsidRPr="001B6B59" w:rsidRDefault="0025371F" w:rsidP="00552241">
      <w:pPr>
        <w:pStyle w:val="NormalWeb"/>
        <w:numPr>
          <w:ilvl w:val="0"/>
          <w:numId w:val="34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Línea del tiempo de logros.</w:t>
      </w:r>
    </w:p>
    <w:p w14:paraId="11D1BAB6" w14:textId="77777777" w:rsidR="0025371F" w:rsidRPr="001B6B59" w:rsidRDefault="0025371F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Registrar todo en la bitácora:</w:t>
      </w:r>
    </w:p>
    <w:p w14:paraId="35F4A0A6" w14:textId="77777777" w:rsidR="0025371F" w:rsidRPr="001B6B59" w:rsidRDefault="0025371F" w:rsidP="00552241">
      <w:pPr>
        <w:pStyle w:val="NormalWeb"/>
        <w:numPr>
          <w:ilvl w:val="0"/>
          <w:numId w:val="35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Fecha y dinámica utilizada.</w:t>
      </w:r>
    </w:p>
    <w:p w14:paraId="04C3D38E" w14:textId="77777777" w:rsidR="0025371F" w:rsidRPr="001B6B59" w:rsidRDefault="0025371F" w:rsidP="00552241">
      <w:pPr>
        <w:pStyle w:val="NormalWeb"/>
        <w:numPr>
          <w:ilvl w:val="0"/>
          <w:numId w:val="35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Comentarios relevantes.</w:t>
      </w:r>
    </w:p>
    <w:p w14:paraId="67979A7E" w14:textId="77777777" w:rsidR="0025371F" w:rsidRPr="001B6B59" w:rsidRDefault="0025371F" w:rsidP="00552241">
      <w:pPr>
        <w:pStyle w:val="NormalWeb"/>
        <w:numPr>
          <w:ilvl w:val="0"/>
          <w:numId w:val="35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Compromisos adquiridos.</w:t>
      </w:r>
    </w:p>
    <w:p w14:paraId="065E2D10" w14:textId="77777777" w:rsidR="001B6B59" w:rsidRDefault="001B6B59" w:rsidP="001B6B59">
      <w:pPr>
        <w:pStyle w:val="Ttulo3"/>
        <w:spacing w:before="0" w:line="240" w:lineRule="auto"/>
        <w:rPr>
          <w:rStyle w:val="Textoennegrita"/>
          <w:rFonts w:ascii="Calibri" w:hAnsi="Calibri" w:cs="Calibri"/>
          <w:bCs/>
          <w:color w:val="auto"/>
          <w:sz w:val="24"/>
          <w:szCs w:val="24"/>
        </w:rPr>
      </w:pPr>
    </w:p>
    <w:p w14:paraId="58D4416F" w14:textId="28F627B6" w:rsidR="0025371F" w:rsidRPr="001B6B59" w:rsidRDefault="0025371F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7. Sistematizar la información recolectada</w:t>
      </w:r>
    </w:p>
    <w:p w14:paraId="61DF157D" w14:textId="77777777" w:rsidR="0025371F" w:rsidRPr="001B6B59" w:rsidRDefault="0025371F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Cada grupo organiza sus registros en un </w:t>
      </w:r>
      <w:r w:rsidRPr="001B6B59">
        <w:rPr>
          <w:rStyle w:val="Textoennegrita"/>
          <w:rFonts w:ascii="Calibri" w:hAnsi="Calibri" w:cs="Calibri"/>
          <w:b w:val="0"/>
        </w:rPr>
        <w:t>documento único</w:t>
      </w:r>
      <w:r w:rsidRPr="001B6B59">
        <w:rPr>
          <w:rFonts w:ascii="Calibri" w:hAnsi="Calibri" w:cs="Calibri"/>
          <w:bCs/>
        </w:rPr>
        <w:t>, estructurado de la siguiente manera:</w:t>
      </w:r>
    </w:p>
    <w:p w14:paraId="46485844" w14:textId="77777777" w:rsidR="0025371F" w:rsidRPr="001B6B59" w:rsidRDefault="0025371F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Estructura sugerida de la Bitácora de participación:</w:t>
      </w:r>
    </w:p>
    <w:p w14:paraId="606F0C35" w14:textId="77777777" w:rsidR="0025371F" w:rsidRPr="001B6B59" w:rsidRDefault="0025371F" w:rsidP="00552241">
      <w:pPr>
        <w:pStyle w:val="NormalWeb"/>
        <w:numPr>
          <w:ilvl w:val="0"/>
          <w:numId w:val="3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Portada:</w:t>
      </w:r>
      <w:r w:rsidRPr="001B6B59">
        <w:rPr>
          <w:rFonts w:ascii="Calibri" w:hAnsi="Calibri" w:cs="Calibri"/>
          <w:bCs/>
        </w:rPr>
        <w:t xml:space="preserve"> título del proyecto, integrantes, fecha, institución.</w:t>
      </w:r>
    </w:p>
    <w:p w14:paraId="1F342F7D" w14:textId="77777777" w:rsidR="0025371F" w:rsidRPr="001B6B59" w:rsidRDefault="0025371F" w:rsidP="00552241">
      <w:pPr>
        <w:pStyle w:val="NormalWeb"/>
        <w:numPr>
          <w:ilvl w:val="0"/>
          <w:numId w:val="3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Introducción:</w:t>
      </w:r>
      <w:r w:rsidRPr="001B6B59">
        <w:rPr>
          <w:rFonts w:ascii="Calibri" w:hAnsi="Calibri" w:cs="Calibri"/>
          <w:bCs/>
        </w:rPr>
        <w:t xml:space="preserve"> objetivo de la participación comunitaria en el proyecto.</w:t>
      </w:r>
    </w:p>
    <w:p w14:paraId="300E86E8" w14:textId="77777777" w:rsidR="0025371F" w:rsidRPr="001B6B59" w:rsidRDefault="0025371F" w:rsidP="00552241">
      <w:pPr>
        <w:pStyle w:val="NormalWeb"/>
        <w:numPr>
          <w:ilvl w:val="0"/>
          <w:numId w:val="3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lastRenderedPageBreak/>
        <w:t>Descripción de las estrategias aplicadas:</w:t>
      </w:r>
      <w:r w:rsidRPr="001B6B59">
        <w:rPr>
          <w:rFonts w:ascii="Calibri" w:hAnsi="Calibri" w:cs="Calibri"/>
          <w:bCs/>
        </w:rPr>
        <w:t xml:space="preserve"> técnicas, etapas y fundamentos.</w:t>
      </w:r>
    </w:p>
    <w:p w14:paraId="385A4A79" w14:textId="77777777" w:rsidR="0025371F" w:rsidRPr="001B6B59" w:rsidRDefault="0025371F" w:rsidP="00552241">
      <w:pPr>
        <w:pStyle w:val="NormalWeb"/>
        <w:numPr>
          <w:ilvl w:val="0"/>
          <w:numId w:val="3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Registro documental:</w:t>
      </w:r>
    </w:p>
    <w:p w14:paraId="7AE7D5C7" w14:textId="77777777" w:rsidR="0025371F" w:rsidRPr="001B6B59" w:rsidRDefault="0025371F" w:rsidP="00552241">
      <w:pPr>
        <w:pStyle w:val="NormalWeb"/>
        <w:numPr>
          <w:ilvl w:val="0"/>
          <w:numId w:val="5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Actas de reunión (con acuerdos y firmas).</w:t>
      </w:r>
    </w:p>
    <w:p w14:paraId="2B011A9F" w14:textId="77777777" w:rsidR="0025371F" w:rsidRPr="001B6B59" w:rsidRDefault="0025371F" w:rsidP="00552241">
      <w:pPr>
        <w:pStyle w:val="NormalWeb"/>
        <w:numPr>
          <w:ilvl w:val="0"/>
          <w:numId w:val="5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Listas de asistencia.</w:t>
      </w:r>
    </w:p>
    <w:p w14:paraId="64670BD1" w14:textId="77777777" w:rsidR="0025371F" w:rsidRPr="001B6B59" w:rsidRDefault="0025371F" w:rsidP="00552241">
      <w:pPr>
        <w:pStyle w:val="NormalWeb"/>
        <w:numPr>
          <w:ilvl w:val="0"/>
          <w:numId w:val="5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Fotografías de las actividades.</w:t>
      </w:r>
    </w:p>
    <w:p w14:paraId="603D4AC2" w14:textId="77777777" w:rsidR="0025371F" w:rsidRPr="001B6B59" w:rsidRDefault="0025371F" w:rsidP="00552241">
      <w:pPr>
        <w:pStyle w:val="NormalWeb"/>
        <w:numPr>
          <w:ilvl w:val="0"/>
          <w:numId w:val="5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Materiales generados (mapas, carteles, matrices).</w:t>
      </w:r>
    </w:p>
    <w:p w14:paraId="2A69DBA8" w14:textId="77777777" w:rsidR="0025371F" w:rsidRPr="001B6B59" w:rsidRDefault="0025371F" w:rsidP="00552241">
      <w:pPr>
        <w:pStyle w:val="NormalWeb"/>
        <w:numPr>
          <w:ilvl w:val="0"/>
          <w:numId w:val="3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Análisis y reflexión final:</w:t>
      </w:r>
    </w:p>
    <w:p w14:paraId="3A1C7414" w14:textId="77777777" w:rsidR="0025371F" w:rsidRPr="001B6B59" w:rsidRDefault="0025371F" w:rsidP="00552241">
      <w:pPr>
        <w:pStyle w:val="NormalWeb"/>
        <w:numPr>
          <w:ilvl w:val="0"/>
          <w:numId w:val="57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¿Qué estrategias fueron más efectivas y por qué?</w:t>
      </w:r>
    </w:p>
    <w:p w14:paraId="709DF802" w14:textId="77777777" w:rsidR="0025371F" w:rsidRPr="001B6B59" w:rsidRDefault="0025371F" w:rsidP="00552241">
      <w:pPr>
        <w:pStyle w:val="NormalWeb"/>
        <w:numPr>
          <w:ilvl w:val="0"/>
          <w:numId w:val="57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¿Qué aprendizajes se obtuvieron del trabajo con la comunidad?</w:t>
      </w:r>
    </w:p>
    <w:p w14:paraId="77404F46" w14:textId="77777777" w:rsidR="0025371F" w:rsidRPr="001B6B59" w:rsidRDefault="0025371F" w:rsidP="00552241">
      <w:pPr>
        <w:pStyle w:val="NormalWeb"/>
        <w:numPr>
          <w:ilvl w:val="0"/>
          <w:numId w:val="57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¿Qué impacto o cambios se observaron?</w:t>
      </w:r>
    </w:p>
    <w:p w14:paraId="792E15A8" w14:textId="77777777" w:rsidR="0025371F" w:rsidRPr="001B6B59" w:rsidRDefault="0025371F" w:rsidP="00552241">
      <w:pPr>
        <w:pStyle w:val="NormalWeb"/>
        <w:numPr>
          <w:ilvl w:val="0"/>
          <w:numId w:val="3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Conclusiones y recomendaciones.</w:t>
      </w:r>
    </w:p>
    <w:p w14:paraId="7801B727" w14:textId="65F37E46" w:rsidR="0025371F" w:rsidRPr="001B6B59" w:rsidRDefault="0025371F" w:rsidP="001B6B59">
      <w:pPr>
        <w:spacing w:after="0" w:line="240" w:lineRule="auto"/>
        <w:rPr>
          <w:rFonts w:cs="Calibri"/>
          <w:bCs/>
          <w:sz w:val="24"/>
          <w:szCs w:val="24"/>
        </w:rPr>
      </w:pPr>
    </w:p>
    <w:p w14:paraId="42913F9B" w14:textId="77777777" w:rsidR="0025371F" w:rsidRPr="001B6B59" w:rsidRDefault="0025371F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8. Presentación del proceso participativo</w:t>
      </w:r>
    </w:p>
    <w:p w14:paraId="5941EE28" w14:textId="77777777" w:rsidR="0025371F" w:rsidRPr="001B6B59" w:rsidRDefault="0025371F" w:rsidP="00552241">
      <w:pPr>
        <w:pStyle w:val="NormalWeb"/>
        <w:numPr>
          <w:ilvl w:val="0"/>
          <w:numId w:val="37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Exponer la bitácora o resumen visual al grupo o a representantes comunitarios.</w:t>
      </w:r>
    </w:p>
    <w:p w14:paraId="515A4DFF" w14:textId="77777777" w:rsidR="0025371F" w:rsidRPr="001B6B59" w:rsidRDefault="0025371F" w:rsidP="00552241">
      <w:pPr>
        <w:pStyle w:val="NormalWeb"/>
        <w:numPr>
          <w:ilvl w:val="0"/>
          <w:numId w:val="37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Explicar qué técnicas se aplicaron y cómo contribuyeron a mejorar la toma de decisiones.</w:t>
      </w:r>
    </w:p>
    <w:p w14:paraId="106F04D5" w14:textId="77777777" w:rsidR="0025371F" w:rsidRPr="001B6B59" w:rsidRDefault="0025371F" w:rsidP="00552241">
      <w:pPr>
        <w:pStyle w:val="NormalWeb"/>
        <w:numPr>
          <w:ilvl w:val="0"/>
          <w:numId w:val="37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Compartir aprendizajes sobre liderazgo, comunicación y cohesión social.</w:t>
      </w:r>
    </w:p>
    <w:p w14:paraId="0E192704" w14:textId="49403DDD" w:rsidR="0025371F" w:rsidRPr="001B6B59" w:rsidRDefault="0025371F" w:rsidP="001B6B59">
      <w:pPr>
        <w:spacing w:after="0" w:line="240" w:lineRule="auto"/>
        <w:rPr>
          <w:rFonts w:cs="Calibri"/>
          <w:bCs/>
          <w:sz w:val="24"/>
          <w:szCs w:val="24"/>
        </w:rPr>
      </w:pPr>
    </w:p>
    <w:p w14:paraId="75FA6A70" w14:textId="77777777" w:rsidR="0025371F" w:rsidRPr="00867A36" w:rsidRDefault="0025371F" w:rsidP="001B6B59">
      <w:pPr>
        <w:pStyle w:val="Ttulo2"/>
        <w:spacing w:after="0"/>
        <w:jc w:val="left"/>
        <w:rPr>
          <w:rFonts w:cs="Calibri"/>
          <w:bCs/>
          <w:color w:val="FF0000"/>
          <w:sz w:val="24"/>
        </w:rPr>
      </w:pPr>
      <w:r w:rsidRPr="00867A36">
        <w:rPr>
          <w:rFonts w:ascii="Segoe UI Emoji" w:hAnsi="Segoe UI Emoji" w:cs="Segoe UI Emoji"/>
          <w:bCs/>
          <w:color w:val="FF0000"/>
          <w:sz w:val="24"/>
        </w:rPr>
        <w:t>⚖</w:t>
      </w:r>
      <w:r w:rsidRPr="00867A36">
        <w:rPr>
          <w:rFonts w:cs="Calibri"/>
          <w:bCs/>
          <w:color w:val="FF0000"/>
          <w:sz w:val="24"/>
        </w:rPr>
        <w:t xml:space="preserve">️ </w:t>
      </w:r>
      <w:r w:rsidRPr="00867A36">
        <w:rPr>
          <w:rStyle w:val="Textoennegrita"/>
          <w:rFonts w:cs="Calibri"/>
          <w:b w:val="0"/>
          <w:color w:val="FF0000"/>
          <w:sz w:val="24"/>
        </w:rPr>
        <w:t>Aspectos éticos y normativos</w:t>
      </w:r>
    </w:p>
    <w:p w14:paraId="22D24E6A" w14:textId="77777777" w:rsidR="0025371F" w:rsidRPr="00867A36" w:rsidRDefault="0025371F" w:rsidP="00552241">
      <w:pPr>
        <w:pStyle w:val="NormalWeb"/>
        <w:numPr>
          <w:ilvl w:val="0"/>
          <w:numId w:val="38"/>
        </w:numPr>
        <w:spacing w:before="0" w:beforeAutospacing="0" w:after="0" w:afterAutospacing="0"/>
        <w:rPr>
          <w:rFonts w:ascii="Calibri" w:hAnsi="Calibri" w:cs="Calibri"/>
          <w:bCs/>
          <w:color w:val="FF0000"/>
        </w:rPr>
      </w:pPr>
      <w:r w:rsidRPr="00867A36">
        <w:rPr>
          <w:rFonts w:ascii="Calibri" w:hAnsi="Calibri" w:cs="Calibri"/>
          <w:bCs/>
          <w:color w:val="FF0000"/>
        </w:rPr>
        <w:t xml:space="preserve">Garantizar </w:t>
      </w:r>
      <w:r w:rsidRPr="00867A36">
        <w:rPr>
          <w:rStyle w:val="Textoennegrita"/>
          <w:rFonts w:ascii="Calibri" w:hAnsi="Calibri" w:cs="Calibri"/>
          <w:b w:val="0"/>
          <w:color w:val="FF0000"/>
        </w:rPr>
        <w:t>consentimiento informado</w:t>
      </w:r>
      <w:r w:rsidRPr="00867A36">
        <w:rPr>
          <w:rFonts w:ascii="Calibri" w:hAnsi="Calibri" w:cs="Calibri"/>
          <w:bCs/>
          <w:color w:val="FF0000"/>
        </w:rPr>
        <w:t xml:space="preserve"> de los participantes.</w:t>
      </w:r>
    </w:p>
    <w:p w14:paraId="7916F891" w14:textId="77777777" w:rsidR="0025371F" w:rsidRPr="00867A36" w:rsidRDefault="0025371F" w:rsidP="00552241">
      <w:pPr>
        <w:pStyle w:val="NormalWeb"/>
        <w:numPr>
          <w:ilvl w:val="0"/>
          <w:numId w:val="38"/>
        </w:numPr>
        <w:spacing w:before="0" w:beforeAutospacing="0" w:after="0" w:afterAutospacing="0"/>
        <w:rPr>
          <w:rFonts w:ascii="Calibri" w:hAnsi="Calibri" w:cs="Calibri"/>
          <w:bCs/>
          <w:color w:val="FF0000"/>
        </w:rPr>
      </w:pPr>
      <w:r w:rsidRPr="00867A36">
        <w:rPr>
          <w:rFonts w:ascii="Calibri" w:hAnsi="Calibri" w:cs="Calibri"/>
          <w:bCs/>
          <w:color w:val="FF0000"/>
        </w:rPr>
        <w:t>Evitar la exposición pública de datos personales o imágenes sin autorización.</w:t>
      </w:r>
    </w:p>
    <w:p w14:paraId="014ADE7F" w14:textId="77777777" w:rsidR="0025371F" w:rsidRPr="00867A36" w:rsidRDefault="0025371F" w:rsidP="00552241">
      <w:pPr>
        <w:pStyle w:val="NormalWeb"/>
        <w:numPr>
          <w:ilvl w:val="0"/>
          <w:numId w:val="38"/>
        </w:numPr>
        <w:spacing w:before="0" w:beforeAutospacing="0" w:after="0" w:afterAutospacing="0"/>
        <w:rPr>
          <w:rFonts w:ascii="Calibri" w:hAnsi="Calibri" w:cs="Calibri"/>
          <w:bCs/>
          <w:color w:val="FF0000"/>
        </w:rPr>
      </w:pPr>
      <w:r w:rsidRPr="00867A36">
        <w:rPr>
          <w:rFonts w:ascii="Calibri" w:hAnsi="Calibri" w:cs="Calibri"/>
          <w:bCs/>
          <w:color w:val="FF0000"/>
        </w:rPr>
        <w:t xml:space="preserve">Respetar las </w:t>
      </w:r>
      <w:r w:rsidRPr="00867A36">
        <w:rPr>
          <w:rStyle w:val="Textoennegrita"/>
          <w:rFonts w:ascii="Calibri" w:hAnsi="Calibri" w:cs="Calibri"/>
          <w:b w:val="0"/>
          <w:color w:val="FF0000"/>
        </w:rPr>
        <w:t>costumbres y jerarquías comunitarias</w:t>
      </w:r>
      <w:r w:rsidRPr="00867A36">
        <w:rPr>
          <w:rFonts w:ascii="Calibri" w:hAnsi="Calibri" w:cs="Calibri"/>
          <w:bCs/>
          <w:color w:val="FF0000"/>
        </w:rPr>
        <w:t>.</w:t>
      </w:r>
    </w:p>
    <w:p w14:paraId="30465F84" w14:textId="77777777" w:rsidR="0025371F" w:rsidRPr="00867A36" w:rsidRDefault="0025371F" w:rsidP="00552241">
      <w:pPr>
        <w:pStyle w:val="NormalWeb"/>
        <w:numPr>
          <w:ilvl w:val="0"/>
          <w:numId w:val="38"/>
        </w:numPr>
        <w:spacing w:before="0" w:beforeAutospacing="0" w:after="0" w:afterAutospacing="0"/>
        <w:rPr>
          <w:rFonts w:ascii="Calibri" w:hAnsi="Calibri" w:cs="Calibri"/>
          <w:bCs/>
          <w:color w:val="FF0000"/>
        </w:rPr>
      </w:pPr>
      <w:r w:rsidRPr="00867A36">
        <w:rPr>
          <w:rFonts w:ascii="Calibri" w:hAnsi="Calibri" w:cs="Calibri"/>
          <w:bCs/>
          <w:color w:val="FF0000"/>
        </w:rPr>
        <w:t xml:space="preserve">Cumplir con las </w:t>
      </w:r>
      <w:r w:rsidRPr="00867A36">
        <w:rPr>
          <w:rStyle w:val="Textoennegrita"/>
          <w:rFonts w:ascii="Calibri" w:hAnsi="Calibri" w:cs="Calibri"/>
          <w:b w:val="0"/>
          <w:color w:val="FF0000"/>
        </w:rPr>
        <w:t>normas locales de participación y transparencia</w:t>
      </w:r>
      <w:r w:rsidRPr="00867A36">
        <w:rPr>
          <w:rFonts w:ascii="Calibri" w:hAnsi="Calibri" w:cs="Calibri"/>
          <w:bCs/>
          <w:color w:val="FF0000"/>
        </w:rPr>
        <w:t>.</w:t>
      </w:r>
    </w:p>
    <w:p w14:paraId="16CB1955" w14:textId="77777777" w:rsidR="0025371F" w:rsidRPr="00867A36" w:rsidRDefault="0025371F" w:rsidP="00552241">
      <w:pPr>
        <w:pStyle w:val="NormalWeb"/>
        <w:numPr>
          <w:ilvl w:val="0"/>
          <w:numId w:val="38"/>
        </w:numPr>
        <w:spacing w:before="0" w:beforeAutospacing="0" w:after="0" w:afterAutospacing="0"/>
        <w:rPr>
          <w:rFonts w:ascii="Calibri" w:hAnsi="Calibri" w:cs="Calibri"/>
          <w:bCs/>
          <w:color w:val="FF0000"/>
        </w:rPr>
      </w:pPr>
      <w:r w:rsidRPr="00867A36">
        <w:rPr>
          <w:rFonts w:ascii="Calibri" w:hAnsi="Calibri" w:cs="Calibri"/>
          <w:bCs/>
          <w:color w:val="FF0000"/>
        </w:rPr>
        <w:t>Mantener un lenguaje inclusivo y respetuoso en actas y registros.</w:t>
      </w:r>
    </w:p>
    <w:p w14:paraId="713AA7BA" w14:textId="089790B6" w:rsidR="002C7E22" w:rsidRPr="001B6B59" w:rsidRDefault="002C7E22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</w:p>
    <w:p w14:paraId="775FA6D0" w14:textId="2B8F6144" w:rsidR="0025371F" w:rsidRPr="001B6B59" w:rsidRDefault="0025371F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</w:p>
    <w:p w14:paraId="724176FD" w14:textId="77777777" w:rsidR="002C7E22" w:rsidRPr="001B6B59" w:rsidRDefault="002C7E22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>Ambiente requerido:  Convencional</w:t>
      </w:r>
    </w:p>
    <w:p w14:paraId="547EC1D1" w14:textId="77777777" w:rsidR="002C7E22" w:rsidRPr="001B6B59" w:rsidRDefault="002C7E22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>Estrategias o técnicas didácticas activas:  Exposición</w:t>
      </w:r>
    </w:p>
    <w:p w14:paraId="1DDE5D26" w14:textId="77777777" w:rsidR="002C7E22" w:rsidRPr="001B6B59" w:rsidRDefault="002C7E22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 xml:space="preserve">Materiales de formación: Equipos de </w:t>
      </w:r>
      <w:proofErr w:type="spellStart"/>
      <w:r w:rsidRPr="001B6B59">
        <w:rPr>
          <w:rFonts w:eastAsia="Arial" w:cs="Calibri"/>
          <w:bCs/>
          <w:sz w:val="24"/>
          <w:szCs w:val="24"/>
        </w:rPr>
        <w:t>computo</w:t>
      </w:r>
      <w:proofErr w:type="spellEnd"/>
      <w:r w:rsidRPr="001B6B59">
        <w:rPr>
          <w:rFonts w:eastAsia="Arial" w:cs="Calibri"/>
          <w:bCs/>
          <w:sz w:val="24"/>
          <w:szCs w:val="24"/>
        </w:rPr>
        <w:t>, video Beam, conectividad.</w:t>
      </w:r>
    </w:p>
    <w:p w14:paraId="76A835B2" w14:textId="77777777" w:rsidR="002C7E22" w:rsidRPr="001B6B59" w:rsidRDefault="002C7E22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 xml:space="preserve">Material de apoyo: documentos </w:t>
      </w:r>
      <w:proofErr w:type="spellStart"/>
      <w:r w:rsidRPr="001B6B59">
        <w:rPr>
          <w:rFonts w:eastAsia="Arial" w:cs="Calibri"/>
          <w:bCs/>
          <w:sz w:val="24"/>
          <w:szCs w:val="24"/>
        </w:rPr>
        <w:t>relacionaldos</w:t>
      </w:r>
      <w:proofErr w:type="spellEnd"/>
      <w:r w:rsidRPr="001B6B59">
        <w:rPr>
          <w:rFonts w:eastAsia="Arial" w:cs="Calibri"/>
          <w:bCs/>
          <w:sz w:val="24"/>
          <w:szCs w:val="24"/>
        </w:rPr>
        <w:t xml:space="preserve"> </w:t>
      </w:r>
    </w:p>
    <w:p w14:paraId="2E20E507" w14:textId="77777777" w:rsidR="002C7E22" w:rsidRPr="001B6B59" w:rsidRDefault="002C7E22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>Evidencias de aprendizaje:</w:t>
      </w:r>
    </w:p>
    <w:p w14:paraId="3EFEFEA8" w14:textId="2C7E3AD2" w:rsidR="002C7E22" w:rsidRPr="001B6B59" w:rsidRDefault="002C7E22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>Instrumentos de evaluación:</w:t>
      </w:r>
      <w:r w:rsidR="000A70E4">
        <w:rPr>
          <w:rFonts w:eastAsia="Arial" w:cs="Calibri"/>
          <w:bCs/>
          <w:sz w:val="24"/>
          <w:szCs w:val="24"/>
        </w:rPr>
        <w:t xml:space="preserve"> Lista de chequeo</w:t>
      </w:r>
    </w:p>
    <w:p w14:paraId="577C46F3" w14:textId="77777777" w:rsidR="002C7E22" w:rsidRPr="001B6B59" w:rsidRDefault="002C7E22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>Duración de la actividad:  8 horas.</w:t>
      </w:r>
    </w:p>
    <w:p w14:paraId="7C9108D3" w14:textId="77777777" w:rsidR="00181878" w:rsidRPr="001B6B59" w:rsidRDefault="00181878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  <w:sz w:val="24"/>
          <w:szCs w:val="24"/>
        </w:rPr>
      </w:pPr>
    </w:p>
    <w:p w14:paraId="42C352DF" w14:textId="63DB8DFB" w:rsidR="00815D58" w:rsidRPr="00867A36" w:rsidRDefault="00FE7202" w:rsidP="001B6B5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4"/>
          <w:szCs w:val="24"/>
          <w:lang w:eastAsia="es-ES"/>
        </w:rPr>
      </w:pPr>
      <w:r w:rsidRPr="00867A36">
        <w:rPr>
          <w:rFonts w:cs="Calibri"/>
          <w:b/>
          <w:sz w:val="24"/>
          <w:szCs w:val="24"/>
          <w:lang w:eastAsia="es-ES"/>
        </w:rPr>
        <w:t xml:space="preserve">3.4 </w:t>
      </w:r>
      <w:r w:rsidR="00815D58" w:rsidRPr="00867A36">
        <w:rPr>
          <w:rFonts w:cs="Calibri"/>
          <w:b/>
          <w:sz w:val="24"/>
          <w:szCs w:val="24"/>
          <w:lang w:eastAsia="es-ES"/>
        </w:rPr>
        <w:t xml:space="preserve">Actividades </w:t>
      </w:r>
      <w:r w:rsidR="007D4273" w:rsidRPr="00867A36">
        <w:rPr>
          <w:rFonts w:cs="Calibri"/>
          <w:b/>
          <w:sz w:val="24"/>
          <w:szCs w:val="24"/>
          <w:lang w:eastAsia="es-ES"/>
        </w:rPr>
        <w:t>d</w:t>
      </w:r>
      <w:r w:rsidR="00815D58" w:rsidRPr="00867A36">
        <w:rPr>
          <w:rFonts w:cs="Calibri"/>
          <w:b/>
          <w:sz w:val="24"/>
          <w:szCs w:val="24"/>
          <w:lang w:eastAsia="es-ES"/>
        </w:rPr>
        <w:t>e Transferencia el Conocimiento:</w:t>
      </w:r>
    </w:p>
    <w:p w14:paraId="7A8ECA55" w14:textId="53D95114" w:rsidR="001B6B59" w:rsidRPr="00867A36" w:rsidRDefault="006E5AC5" w:rsidP="001B6B5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4"/>
          <w:szCs w:val="24"/>
          <w:lang w:eastAsia="es-ES"/>
        </w:rPr>
      </w:pPr>
      <w:r>
        <w:t>DEFINIR ACTIVIDADES DE MEJORA SEGÚN CRONOGRAMAS ESTABLECIDOS Y METODOLOGÍA DE INVESTIGACIÓN</w:t>
      </w:r>
      <w:r w:rsidR="00C529C5" w:rsidRPr="00867A36">
        <w:rPr>
          <w:rFonts w:cs="Calibri"/>
          <w:b/>
          <w:sz w:val="24"/>
          <w:szCs w:val="24"/>
          <w:lang w:eastAsia="es-ES"/>
        </w:rPr>
        <w:t>.</w:t>
      </w:r>
    </w:p>
    <w:p w14:paraId="4BD22DDC" w14:textId="77777777" w:rsidR="001B6B59" w:rsidRDefault="0089394E" w:rsidP="001B6B59">
      <w:pPr>
        <w:autoSpaceDE w:val="0"/>
        <w:autoSpaceDN w:val="0"/>
        <w:adjustRightInd w:val="0"/>
        <w:spacing w:after="0" w:line="240" w:lineRule="auto"/>
        <w:jc w:val="both"/>
        <w:rPr>
          <w:rStyle w:val="Textoennegrita"/>
          <w:rFonts w:cs="Calibri"/>
          <w:b w:val="0"/>
          <w:sz w:val="24"/>
          <w:szCs w:val="24"/>
        </w:rPr>
      </w:pPr>
      <w:r w:rsidRPr="001B6B59">
        <w:rPr>
          <w:rStyle w:val="Textoennegrita"/>
          <w:rFonts w:cs="Calibri"/>
          <w:b w:val="0"/>
          <w:sz w:val="24"/>
          <w:szCs w:val="24"/>
        </w:rPr>
        <w:t>Actividad: Elaboración de un proyecto de inversión social</w:t>
      </w:r>
      <w:r w:rsidR="001B6B59">
        <w:rPr>
          <w:rStyle w:val="Textoennegrita"/>
          <w:rFonts w:cs="Calibri"/>
          <w:b w:val="0"/>
          <w:sz w:val="24"/>
          <w:szCs w:val="24"/>
        </w:rPr>
        <w:t>:</w:t>
      </w:r>
    </w:p>
    <w:p w14:paraId="08422FC6" w14:textId="593638C5" w:rsidR="0089394E" w:rsidRPr="001B6B59" w:rsidRDefault="0089394E" w:rsidP="001B6B5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sz w:val="24"/>
          <w:szCs w:val="24"/>
          <w:lang w:eastAsia="es-ES"/>
        </w:rPr>
      </w:pPr>
      <w:r w:rsidRPr="001B6B59">
        <w:rPr>
          <w:rFonts w:cs="Calibri"/>
          <w:bCs/>
          <w:sz w:val="24"/>
          <w:szCs w:val="24"/>
        </w:rPr>
        <w:t xml:space="preserve">Diseñar y redactar un </w:t>
      </w:r>
      <w:r w:rsidRPr="001B6B59">
        <w:rPr>
          <w:rStyle w:val="Textoennegrita"/>
          <w:rFonts w:cs="Calibri"/>
          <w:b w:val="0"/>
          <w:sz w:val="24"/>
          <w:szCs w:val="24"/>
        </w:rPr>
        <w:t>proyecto de inversión social</w:t>
      </w:r>
      <w:r w:rsidRPr="001B6B59">
        <w:rPr>
          <w:rFonts w:cs="Calibri"/>
          <w:bCs/>
          <w:sz w:val="24"/>
          <w:szCs w:val="24"/>
        </w:rPr>
        <w:t xml:space="preserve"> que responda a las </w:t>
      </w:r>
      <w:r w:rsidRPr="001B6B59">
        <w:rPr>
          <w:rStyle w:val="Textoennegrita"/>
          <w:rFonts w:cs="Calibri"/>
          <w:b w:val="0"/>
          <w:sz w:val="24"/>
          <w:szCs w:val="24"/>
        </w:rPr>
        <w:t>necesidades reales de una comunidad</w:t>
      </w:r>
      <w:r w:rsidRPr="001B6B59">
        <w:rPr>
          <w:rFonts w:cs="Calibri"/>
          <w:bCs/>
          <w:sz w:val="24"/>
          <w:szCs w:val="24"/>
        </w:rPr>
        <w:t xml:space="preserve">, aplicando un </w:t>
      </w:r>
      <w:r w:rsidRPr="001B6B59">
        <w:rPr>
          <w:rStyle w:val="Textoennegrita"/>
          <w:rFonts w:cs="Calibri"/>
          <w:b w:val="0"/>
          <w:sz w:val="24"/>
          <w:szCs w:val="24"/>
        </w:rPr>
        <w:t>modelo técnico estructurado</w:t>
      </w:r>
      <w:r w:rsidRPr="001B6B59">
        <w:rPr>
          <w:rFonts w:cs="Calibri"/>
          <w:bCs/>
          <w:sz w:val="24"/>
          <w:szCs w:val="24"/>
        </w:rPr>
        <w:t xml:space="preserve"> que permita su gestión, ejecución y evaluación.</w:t>
      </w:r>
    </w:p>
    <w:p w14:paraId="62709A44" w14:textId="3C5B81FD" w:rsidR="0089394E" w:rsidRDefault="0089394E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br/>
        <w:t>Incluye investigación, análisis, planeación y redacción técnica.</w:t>
      </w:r>
    </w:p>
    <w:p w14:paraId="1D9692BD" w14:textId="77777777" w:rsidR="00402C0D" w:rsidRPr="001B6B59" w:rsidRDefault="00402C0D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</w:p>
    <w:p w14:paraId="0AE9EBE4" w14:textId="22DA7089" w:rsidR="0089394E" w:rsidRPr="001B6B59" w:rsidRDefault="0089394E" w:rsidP="001B6B59">
      <w:pPr>
        <w:spacing w:after="0" w:line="240" w:lineRule="auto"/>
        <w:rPr>
          <w:rFonts w:cs="Calibri"/>
          <w:bCs/>
          <w:sz w:val="24"/>
          <w:szCs w:val="24"/>
        </w:rPr>
      </w:pPr>
    </w:p>
    <w:p w14:paraId="07B1DCBB" w14:textId="77777777" w:rsidR="0089394E" w:rsidRPr="001B6B59" w:rsidRDefault="0089394E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1. Presentación del propósito</w:t>
      </w:r>
    </w:p>
    <w:p w14:paraId="4D6D9A18" w14:textId="77777777" w:rsidR="0089394E" w:rsidRPr="001B6B59" w:rsidRDefault="0089394E" w:rsidP="00552241">
      <w:pPr>
        <w:pStyle w:val="NormalWeb"/>
        <w:numPr>
          <w:ilvl w:val="0"/>
          <w:numId w:val="39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El facilitador explica qué es un </w:t>
      </w:r>
      <w:r w:rsidRPr="001B6B59">
        <w:rPr>
          <w:rStyle w:val="Textoennegrita"/>
          <w:rFonts w:ascii="Calibri" w:hAnsi="Calibri" w:cs="Calibri"/>
          <w:b w:val="0"/>
        </w:rPr>
        <w:t>proyecto de inversión social</w:t>
      </w:r>
      <w:r w:rsidRPr="001B6B59">
        <w:rPr>
          <w:rFonts w:ascii="Calibri" w:hAnsi="Calibri" w:cs="Calibri"/>
          <w:bCs/>
        </w:rPr>
        <w:t>, su finalidad y diferencia con otros tipos de proyectos (productivos, institucionales, empresariales).</w:t>
      </w:r>
    </w:p>
    <w:p w14:paraId="00BD7259" w14:textId="77777777" w:rsidR="0089394E" w:rsidRPr="001B6B59" w:rsidRDefault="0089394E" w:rsidP="00552241">
      <w:pPr>
        <w:pStyle w:val="NormalWeb"/>
        <w:numPr>
          <w:ilvl w:val="0"/>
          <w:numId w:val="39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Se destacan sus características:</w:t>
      </w:r>
    </w:p>
    <w:p w14:paraId="7ED87BD2" w14:textId="77777777" w:rsidR="0089394E" w:rsidRPr="001B6B59" w:rsidRDefault="0089394E" w:rsidP="00552241">
      <w:pPr>
        <w:pStyle w:val="NormalWeb"/>
        <w:numPr>
          <w:ilvl w:val="1"/>
          <w:numId w:val="58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Busca </w:t>
      </w:r>
      <w:r w:rsidRPr="001B6B59">
        <w:rPr>
          <w:rStyle w:val="Textoennegrita"/>
          <w:rFonts w:ascii="Calibri" w:hAnsi="Calibri" w:cs="Calibri"/>
          <w:b w:val="0"/>
        </w:rPr>
        <w:t>mejorar el bienestar colectivo.</w:t>
      </w:r>
    </w:p>
    <w:p w14:paraId="52133009" w14:textId="77777777" w:rsidR="0089394E" w:rsidRPr="001B6B59" w:rsidRDefault="0089394E" w:rsidP="00552241">
      <w:pPr>
        <w:pStyle w:val="NormalWeb"/>
        <w:numPr>
          <w:ilvl w:val="1"/>
          <w:numId w:val="58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Requiere </w:t>
      </w:r>
      <w:r w:rsidRPr="001B6B59">
        <w:rPr>
          <w:rStyle w:val="Textoennegrita"/>
          <w:rFonts w:ascii="Calibri" w:hAnsi="Calibri" w:cs="Calibri"/>
          <w:b w:val="0"/>
        </w:rPr>
        <w:t>participación comunitaria.</w:t>
      </w:r>
    </w:p>
    <w:p w14:paraId="45269B51" w14:textId="77777777" w:rsidR="0089394E" w:rsidRPr="001B6B59" w:rsidRDefault="0089394E" w:rsidP="00552241">
      <w:pPr>
        <w:pStyle w:val="NormalWeb"/>
        <w:numPr>
          <w:ilvl w:val="1"/>
          <w:numId w:val="58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Debe ser </w:t>
      </w:r>
      <w:r w:rsidRPr="001B6B59">
        <w:rPr>
          <w:rStyle w:val="Textoennegrita"/>
          <w:rFonts w:ascii="Calibri" w:hAnsi="Calibri" w:cs="Calibri"/>
          <w:b w:val="0"/>
        </w:rPr>
        <w:t>técnicamente sustentable y financieramente viable.</w:t>
      </w:r>
    </w:p>
    <w:p w14:paraId="7521484A" w14:textId="12960E3A" w:rsidR="0089394E" w:rsidRPr="001B6B59" w:rsidRDefault="0089394E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 </w:t>
      </w:r>
      <w:r w:rsidRPr="001B6B59">
        <w:rPr>
          <w:rStyle w:val="nfasis"/>
          <w:rFonts w:ascii="Calibri" w:hAnsi="Calibri" w:cs="Calibri"/>
          <w:bCs/>
        </w:rPr>
        <w:t>Ejemplo:</w:t>
      </w:r>
      <w:r w:rsidRPr="001B6B59">
        <w:rPr>
          <w:rFonts w:ascii="Calibri" w:hAnsi="Calibri" w:cs="Calibri"/>
          <w:bCs/>
        </w:rPr>
        <w:t xml:space="preserve"> proyectos de alfabetización, recuperación de espacios públicos, salud preventiva, inclusión digital, huertos comunitarios, etc.</w:t>
      </w:r>
    </w:p>
    <w:p w14:paraId="18DF453B" w14:textId="311BFF54" w:rsidR="0089394E" w:rsidRPr="001B6B59" w:rsidRDefault="0089394E" w:rsidP="001B6B59">
      <w:pPr>
        <w:spacing w:after="0" w:line="240" w:lineRule="auto"/>
        <w:rPr>
          <w:rFonts w:cs="Calibri"/>
          <w:bCs/>
          <w:sz w:val="24"/>
          <w:szCs w:val="24"/>
        </w:rPr>
      </w:pPr>
    </w:p>
    <w:p w14:paraId="486FB622" w14:textId="77777777" w:rsidR="0089394E" w:rsidRPr="001B6B59" w:rsidRDefault="0089394E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2. Elección del tema o problema comunitario</w:t>
      </w:r>
    </w:p>
    <w:p w14:paraId="00AB1E0E" w14:textId="77777777" w:rsidR="0089394E" w:rsidRPr="001B6B59" w:rsidRDefault="0089394E" w:rsidP="00552241">
      <w:pPr>
        <w:pStyle w:val="NormalWeb"/>
        <w:numPr>
          <w:ilvl w:val="0"/>
          <w:numId w:val="40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Cada grupo identifica una </w:t>
      </w:r>
      <w:r w:rsidRPr="001B6B59">
        <w:rPr>
          <w:rStyle w:val="Textoennegrita"/>
          <w:rFonts w:ascii="Calibri" w:hAnsi="Calibri" w:cs="Calibri"/>
          <w:b w:val="0"/>
        </w:rPr>
        <w:t>necesidad detectada en su comunidad</w:t>
      </w:r>
      <w:r w:rsidRPr="001B6B59">
        <w:rPr>
          <w:rFonts w:ascii="Calibri" w:hAnsi="Calibri" w:cs="Calibri"/>
          <w:bCs/>
        </w:rPr>
        <w:t xml:space="preserve"> (con base en diagnósticos previos o actividades anteriores).</w:t>
      </w:r>
    </w:p>
    <w:p w14:paraId="3FACC18C" w14:textId="77777777" w:rsidR="0089394E" w:rsidRPr="001B6B59" w:rsidRDefault="0089394E" w:rsidP="00552241">
      <w:pPr>
        <w:pStyle w:val="NormalWeb"/>
        <w:numPr>
          <w:ilvl w:val="0"/>
          <w:numId w:val="40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Definen el </w:t>
      </w:r>
      <w:r w:rsidRPr="001B6B59">
        <w:rPr>
          <w:rStyle w:val="Textoennegrita"/>
          <w:rFonts w:ascii="Calibri" w:hAnsi="Calibri" w:cs="Calibri"/>
          <w:b w:val="0"/>
        </w:rPr>
        <w:t>problema central</w:t>
      </w:r>
      <w:r w:rsidRPr="001B6B59">
        <w:rPr>
          <w:rFonts w:ascii="Calibri" w:hAnsi="Calibri" w:cs="Calibri"/>
          <w:bCs/>
        </w:rPr>
        <w:t xml:space="preserve"> a resolver y justifican su importancia.</w:t>
      </w:r>
    </w:p>
    <w:p w14:paraId="6189F61E" w14:textId="77777777" w:rsidR="0089394E" w:rsidRPr="001B6B59" w:rsidRDefault="0089394E" w:rsidP="00552241">
      <w:pPr>
        <w:pStyle w:val="NormalWeb"/>
        <w:numPr>
          <w:ilvl w:val="0"/>
          <w:numId w:val="40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Elaboran un </w:t>
      </w:r>
      <w:r w:rsidRPr="001B6B59">
        <w:rPr>
          <w:rStyle w:val="Textoennegrita"/>
          <w:rFonts w:ascii="Calibri" w:hAnsi="Calibri" w:cs="Calibri"/>
          <w:b w:val="0"/>
        </w:rPr>
        <w:t>árbol de problemas</w:t>
      </w:r>
      <w:r w:rsidRPr="001B6B59">
        <w:rPr>
          <w:rFonts w:ascii="Calibri" w:hAnsi="Calibri" w:cs="Calibri"/>
          <w:bCs/>
        </w:rPr>
        <w:t xml:space="preserve"> o una </w:t>
      </w:r>
      <w:r w:rsidRPr="001B6B59">
        <w:rPr>
          <w:rStyle w:val="Textoennegrita"/>
          <w:rFonts w:ascii="Calibri" w:hAnsi="Calibri" w:cs="Calibri"/>
          <w:b w:val="0"/>
        </w:rPr>
        <w:t>matriz FODA</w:t>
      </w:r>
      <w:r w:rsidRPr="001B6B59">
        <w:rPr>
          <w:rFonts w:ascii="Calibri" w:hAnsi="Calibri" w:cs="Calibri"/>
          <w:bCs/>
        </w:rPr>
        <w:t xml:space="preserve"> para analizar causas y efectos.</w:t>
      </w:r>
    </w:p>
    <w:p w14:paraId="04B3D589" w14:textId="03D70D42" w:rsidR="0089394E" w:rsidRPr="001B6B59" w:rsidRDefault="0089394E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</w:p>
    <w:p w14:paraId="47E79155" w14:textId="53872D05" w:rsidR="0089394E" w:rsidRPr="001B6B59" w:rsidRDefault="0089394E" w:rsidP="001B6B59">
      <w:pPr>
        <w:pStyle w:val="Ttulo2"/>
        <w:spacing w:after="0"/>
        <w:jc w:val="left"/>
        <w:rPr>
          <w:rFonts w:cs="Calibri"/>
          <w:bCs/>
          <w:color w:val="auto"/>
          <w:sz w:val="24"/>
        </w:rPr>
      </w:pPr>
    </w:p>
    <w:p w14:paraId="19BF38A2" w14:textId="77777777" w:rsidR="0089394E" w:rsidRPr="001B6B59" w:rsidRDefault="0089394E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3. Redacción de antecedentes</w:t>
      </w:r>
    </w:p>
    <w:p w14:paraId="57EC65A8" w14:textId="77777777" w:rsidR="0089394E" w:rsidRPr="001B6B59" w:rsidRDefault="0089394E" w:rsidP="00552241">
      <w:pPr>
        <w:pStyle w:val="NormalWeb"/>
        <w:numPr>
          <w:ilvl w:val="0"/>
          <w:numId w:val="41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Describir el </w:t>
      </w:r>
      <w:r w:rsidRPr="001B6B59">
        <w:rPr>
          <w:rStyle w:val="Textoennegrita"/>
          <w:rFonts w:ascii="Calibri" w:hAnsi="Calibri" w:cs="Calibri"/>
          <w:b w:val="0"/>
        </w:rPr>
        <w:t>contexto territorial y sociocultural</w:t>
      </w:r>
      <w:r w:rsidRPr="001B6B59">
        <w:rPr>
          <w:rFonts w:ascii="Calibri" w:hAnsi="Calibri" w:cs="Calibri"/>
          <w:bCs/>
        </w:rPr>
        <w:t xml:space="preserve"> de la comunidad.</w:t>
      </w:r>
    </w:p>
    <w:p w14:paraId="2304D0D3" w14:textId="77777777" w:rsidR="0089394E" w:rsidRPr="001B6B59" w:rsidRDefault="0089394E" w:rsidP="00552241">
      <w:pPr>
        <w:pStyle w:val="NormalWeb"/>
        <w:numPr>
          <w:ilvl w:val="0"/>
          <w:numId w:val="41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Explicar </w:t>
      </w:r>
      <w:r w:rsidRPr="001B6B59">
        <w:rPr>
          <w:rStyle w:val="Textoennegrita"/>
          <w:rFonts w:ascii="Calibri" w:hAnsi="Calibri" w:cs="Calibri"/>
          <w:b w:val="0"/>
        </w:rPr>
        <w:t>cómo se identificó el problema</w:t>
      </w:r>
      <w:r w:rsidRPr="001B6B59">
        <w:rPr>
          <w:rFonts w:ascii="Calibri" w:hAnsi="Calibri" w:cs="Calibri"/>
          <w:bCs/>
        </w:rPr>
        <w:t xml:space="preserve"> y qué actores están involucrados.</w:t>
      </w:r>
    </w:p>
    <w:p w14:paraId="0ACBEC9F" w14:textId="77777777" w:rsidR="0089394E" w:rsidRPr="001B6B59" w:rsidRDefault="0089394E" w:rsidP="00552241">
      <w:pPr>
        <w:pStyle w:val="NormalWeb"/>
        <w:numPr>
          <w:ilvl w:val="0"/>
          <w:numId w:val="41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Incluir información obtenida del diagnóstico participativo (datos, testimonios, estadísticas locales, etc.).</w:t>
      </w:r>
    </w:p>
    <w:p w14:paraId="4C414B8E" w14:textId="77777777" w:rsidR="0089394E" w:rsidRPr="001B6B59" w:rsidRDefault="0089394E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Segoe UI Emoji" w:hAnsi="Segoe UI Emoji" w:cs="Segoe UI Emoji"/>
          <w:bCs/>
        </w:rPr>
        <w:t>💡</w:t>
      </w:r>
      <w:r w:rsidRPr="001B6B59">
        <w:rPr>
          <w:rFonts w:ascii="Calibri" w:hAnsi="Calibri" w:cs="Calibri"/>
          <w:bCs/>
        </w:rPr>
        <w:t xml:space="preserve"> </w:t>
      </w:r>
      <w:r w:rsidRPr="001B6B59">
        <w:rPr>
          <w:rStyle w:val="nfasis"/>
          <w:rFonts w:ascii="Calibri" w:hAnsi="Calibri" w:cs="Calibri"/>
          <w:bCs/>
        </w:rPr>
        <w:t>Consejo:</w:t>
      </w:r>
      <w:r w:rsidRPr="001B6B59">
        <w:rPr>
          <w:rFonts w:ascii="Calibri" w:hAnsi="Calibri" w:cs="Calibri"/>
          <w:bCs/>
        </w:rPr>
        <w:t xml:space="preserve"> Usar un lenguaje formal, sustentado y respetuoso con la realidad comunitaria.</w:t>
      </w:r>
    </w:p>
    <w:p w14:paraId="7FFC5E79" w14:textId="6C245ACA" w:rsidR="0089394E" w:rsidRPr="001B6B59" w:rsidRDefault="0089394E" w:rsidP="001B6B59">
      <w:pPr>
        <w:spacing w:after="0" w:line="240" w:lineRule="auto"/>
        <w:rPr>
          <w:rFonts w:cs="Calibri"/>
          <w:bCs/>
          <w:sz w:val="24"/>
          <w:szCs w:val="24"/>
        </w:rPr>
      </w:pPr>
    </w:p>
    <w:p w14:paraId="0FC14AA3" w14:textId="77777777" w:rsidR="0089394E" w:rsidRPr="001B6B59" w:rsidRDefault="0089394E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4. Definición de objetivos</w:t>
      </w:r>
    </w:p>
    <w:p w14:paraId="0558FA4D" w14:textId="77777777" w:rsidR="0089394E" w:rsidRPr="001B6B59" w:rsidRDefault="0089394E" w:rsidP="00552241">
      <w:pPr>
        <w:pStyle w:val="NormalWeb"/>
        <w:numPr>
          <w:ilvl w:val="0"/>
          <w:numId w:val="42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Objetivo general:</w:t>
      </w:r>
      <w:r w:rsidRPr="001B6B59">
        <w:rPr>
          <w:rFonts w:ascii="Calibri" w:hAnsi="Calibri" w:cs="Calibri"/>
          <w:bCs/>
        </w:rPr>
        <w:t xml:space="preserve"> expresa el propósito principal del proyecto (qué se quiere lograr y para qué).</w:t>
      </w:r>
    </w:p>
    <w:p w14:paraId="41872075" w14:textId="77777777" w:rsidR="0089394E" w:rsidRPr="001B6B59" w:rsidRDefault="0089394E" w:rsidP="000779EB">
      <w:pPr>
        <w:pStyle w:val="NormalWeb"/>
        <w:spacing w:before="0" w:beforeAutospacing="0" w:after="0" w:afterAutospacing="0"/>
        <w:ind w:left="36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Ejemplo: </w:t>
      </w:r>
      <w:r w:rsidRPr="001B6B59">
        <w:rPr>
          <w:rStyle w:val="nfasis"/>
          <w:rFonts w:ascii="Calibri" w:hAnsi="Calibri" w:cs="Calibri"/>
          <w:bCs/>
        </w:rPr>
        <w:t>“Mejorar la seguridad alimentaria de las familias de la comunidad X mediante la implementación de huertos familiares sostenibles.”</w:t>
      </w:r>
    </w:p>
    <w:p w14:paraId="77F50317" w14:textId="77777777" w:rsidR="0089394E" w:rsidRPr="001B6B59" w:rsidRDefault="0089394E" w:rsidP="00552241">
      <w:pPr>
        <w:pStyle w:val="NormalWeb"/>
        <w:numPr>
          <w:ilvl w:val="0"/>
          <w:numId w:val="42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Objetivos específicos:</w:t>
      </w:r>
      <w:r w:rsidRPr="001B6B59">
        <w:rPr>
          <w:rFonts w:ascii="Calibri" w:hAnsi="Calibri" w:cs="Calibri"/>
          <w:bCs/>
        </w:rPr>
        <w:t xml:space="preserve"> desglosan las acciones concretas que permiten alcanzar el objetivo general.</w:t>
      </w:r>
    </w:p>
    <w:p w14:paraId="0D847A5A" w14:textId="77777777" w:rsidR="0089394E" w:rsidRPr="001B6B59" w:rsidRDefault="0089394E" w:rsidP="000779EB">
      <w:pPr>
        <w:pStyle w:val="NormalWeb"/>
        <w:spacing w:before="0" w:beforeAutospacing="0" w:after="0" w:afterAutospacing="0"/>
        <w:ind w:left="36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Ejemplo:</w:t>
      </w:r>
    </w:p>
    <w:p w14:paraId="2E567EE0" w14:textId="77777777" w:rsidR="0089394E" w:rsidRPr="001B6B59" w:rsidRDefault="0089394E" w:rsidP="00552241">
      <w:pPr>
        <w:pStyle w:val="NormalWeb"/>
        <w:numPr>
          <w:ilvl w:val="1"/>
          <w:numId w:val="42"/>
        </w:numPr>
        <w:tabs>
          <w:tab w:val="clear" w:pos="1440"/>
          <w:tab w:val="num" w:pos="1080"/>
        </w:tabs>
        <w:spacing w:before="0" w:beforeAutospacing="0" w:after="0" w:afterAutospacing="0"/>
        <w:ind w:left="108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Capacitar a 20 familias en técnicas de cultivo orgánico.</w:t>
      </w:r>
    </w:p>
    <w:p w14:paraId="474E2959" w14:textId="77777777" w:rsidR="0089394E" w:rsidRPr="001B6B59" w:rsidRDefault="0089394E" w:rsidP="00552241">
      <w:pPr>
        <w:pStyle w:val="NormalWeb"/>
        <w:numPr>
          <w:ilvl w:val="1"/>
          <w:numId w:val="42"/>
        </w:numPr>
        <w:tabs>
          <w:tab w:val="clear" w:pos="1440"/>
          <w:tab w:val="num" w:pos="1080"/>
        </w:tabs>
        <w:spacing w:before="0" w:beforeAutospacing="0" w:after="0" w:afterAutospacing="0"/>
        <w:ind w:left="108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Implementar 20 huertos familiares.</w:t>
      </w:r>
    </w:p>
    <w:p w14:paraId="1C950A3C" w14:textId="77777777" w:rsidR="0089394E" w:rsidRPr="001B6B59" w:rsidRDefault="0089394E" w:rsidP="00552241">
      <w:pPr>
        <w:pStyle w:val="NormalWeb"/>
        <w:numPr>
          <w:ilvl w:val="1"/>
          <w:numId w:val="42"/>
        </w:numPr>
        <w:tabs>
          <w:tab w:val="clear" w:pos="1440"/>
          <w:tab w:val="num" w:pos="1080"/>
        </w:tabs>
        <w:spacing w:before="0" w:beforeAutospacing="0" w:after="0" w:afterAutospacing="0"/>
        <w:ind w:left="108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Fortalecer la organización comunitaria para el mantenimiento de los huertos.</w:t>
      </w:r>
    </w:p>
    <w:p w14:paraId="1CB65D8A" w14:textId="49BBF1F7" w:rsidR="0089394E" w:rsidRPr="001B6B59" w:rsidRDefault="0089394E" w:rsidP="001B6B59">
      <w:pPr>
        <w:spacing w:after="0" w:line="240" w:lineRule="auto"/>
        <w:rPr>
          <w:rFonts w:cs="Calibri"/>
          <w:bCs/>
          <w:sz w:val="24"/>
          <w:szCs w:val="24"/>
        </w:rPr>
      </w:pPr>
    </w:p>
    <w:p w14:paraId="1B2F4463" w14:textId="77777777" w:rsidR="0089394E" w:rsidRPr="001B6B59" w:rsidRDefault="0089394E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5. Diseño de actividades y metodología</w:t>
      </w:r>
    </w:p>
    <w:p w14:paraId="7F5F47DA" w14:textId="77777777" w:rsidR="0089394E" w:rsidRPr="001B6B59" w:rsidRDefault="0089394E" w:rsidP="00552241">
      <w:pPr>
        <w:pStyle w:val="NormalWeb"/>
        <w:numPr>
          <w:ilvl w:val="0"/>
          <w:numId w:val="43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Describir las </w:t>
      </w:r>
      <w:r w:rsidRPr="001B6B59">
        <w:rPr>
          <w:rStyle w:val="Textoennegrita"/>
          <w:rFonts w:ascii="Calibri" w:hAnsi="Calibri" w:cs="Calibri"/>
          <w:b w:val="0"/>
        </w:rPr>
        <w:t>estrategias y pasos concretos</w:t>
      </w:r>
      <w:r w:rsidRPr="001B6B59">
        <w:rPr>
          <w:rFonts w:ascii="Calibri" w:hAnsi="Calibri" w:cs="Calibri"/>
          <w:bCs/>
        </w:rPr>
        <w:t xml:space="preserve"> que se realizarán.</w:t>
      </w:r>
    </w:p>
    <w:p w14:paraId="055477C0" w14:textId="40FD868A" w:rsidR="0089394E" w:rsidRDefault="0089394E" w:rsidP="00552241">
      <w:pPr>
        <w:pStyle w:val="NormalWeb"/>
        <w:numPr>
          <w:ilvl w:val="0"/>
          <w:numId w:val="43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Identificar </w:t>
      </w:r>
      <w:r w:rsidRPr="001B6B59">
        <w:rPr>
          <w:rStyle w:val="Textoennegrita"/>
          <w:rFonts w:ascii="Calibri" w:hAnsi="Calibri" w:cs="Calibri"/>
          <w:b w:val="0"/>
        </w:rPr>
        <w:t>quién hace qué</w:t>
      </w:r>
      <w:r w:rsidRPr="001B6B59">
        <w:rPr>
          <w:rFonts w:ascii="Calibri" w:hAnsi="Calibri" w:cs="Calibri"/>
          <w:bCs/>
        </w:rPr>
        <w:t xml:space="preserve">, </w:t>
      </w:r>
      <w:r w:rsidRPr="001B6B59">
        <w:rPr>
          <w:rStyle w:val="Textoennegrita"/>
          <w:rFonts w:ascii="Calibri" w:hAnsi="Calibri" w:cs="Calibri"/>
          <w:b w:val="0"/>
        </w:rPr>
        <w:t>con qué recursos</w:t>
      </w:r>
      <w:r w:rsidRPr="001B6B59">
        <w:rPr>
          <w:rFonts w:ascii="Calibri" w:hAnsi="Calibri" w:cs="Calibri"/>
          <w:bCs/>
        </w:rPr>
        <w:t xml:space="preserve"> y </w:t>
      </w:r>
      <w:r w:rsidRPr="001B6B59">
        <w:rPr>
          <w:rStyle w:val="Textoennegrita"/>
          <w:rFonts w:ascii="Calibri" w:hAnsi="Calibri" w:cs="Calibri"/>
          <w:b w:val="0"/>
        </w:rPr>
        <w:t>en qué tiempo</w:t>
      </w:r>
      <w:r w:rsidRPr="001B6B59">
        <w:rPr>
          <w:rFonts w:ascii="Calibri" w:hAnsi="Calibri" w:cs="Calibri"/>
          <w:bCs/>
        </w:rPr>
        <w:t>.</w:t>
      </w:r>
    </w:p>
    <w:p w14:paraId="591F22DD" w14:textId="77777777" w:rsidR="00E658D2" w:rsidRPr="001B6B59" w:rsidRDefault="00E658D2" w:rsidP="00E658D2">
      <w:pPr>
        <w:pStyle w:val="NormalWeb"/>
        <w:spacing w:before="0" w:beforeAutospacing="0" w:after="0" w:afterAutospacing="0"/>
        <w:ind w:left="720"/>
        <w:rPr>
          <w:rFonts w:ascii="Calibri" w:hAnsi="Calibri" w:cs="Calibri"/>
          <w:bCs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4"/>
        <w:gridCol w:w="2233"/>
        <w:gridCol w:w="2138"/>
        <w:gridCol w:w="979"/>
        <w:gridCol w:w="2085"/>
      </w:tblGrid>
      <w:tr w:rsidR="00C12823" w:rsidRPr="001B6B59" w14:paraId="7A6887A7" w14:textId="77777777" w:rsidTr="00E658D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482B67A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lastRenderedPageBreak/>
              <w:t>Actividad</w:t>
            </w:r>
          </w:p>
        </w:tc>
        <w:tc>
          <w:tcPr>
            <w:tcW w:w="0" w:type="auto"/>
            <w:vAlign w:val="center"/>
            <w:hideMark/>
          </w:tcPr>
          <w:p w14:paraId="759F22DC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Responsable(s)</w:t>
            </w:r>
          </w:p>
        </w:tc>
        <w:tc>
          <w:tcPr>
            <w:tcW w:w="0" w:type="auto"/>
            <w:vAlign w:val="center"/>
            <w:hideMark/>
          </w:tcPr>
          <w:p w14:paraId="75094921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Recursos necesarios</w:t>
            </w:r>
          </w:p>
        </w:tc>
        <w:tc>
          <w:tcPr>
            <w:tcW w:w="0" w:type="auto"/>
            <w:vAlign w:val="center"/>
            <w:hideMark/>
          </w:tcPr>
          <w:p w14:paraId="004776E5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Duración</w:t>
            </w:r>
          </w:p>
        </w:tc>
        <w:tc>
          <w:tcPr>
            <w:tcW w:w="0" w:type="auto"/>
            <w:vAlign w:val="center"/>
            <w:hideMark/>
          </w:tcPr>
          <w:p w14:paraId="50A8E510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Resultado esperado</w:t>
            </w:r>
          </w:p>
        </w:tc>
      </w:tr>
      <w:tr w:rsidR="00C12823" w:rsidRPr="001B6B59" w14:paraId="03862D88" w14:textId="77777777" w:rsidTr="00E658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290F07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Taller de capacitación en cultivo orgánico</w:t>
            </w:r>
          </w:p>
        </w:tc>
        <w:tc>
          <w:tcPr>
            <w:tcW w:w="0" w:type="auto"/>
            <w:vAlign w:val="center"/>
            <w:hideMark/>
          </w:tcPr>
          <w:p w14:paraId="1D322EAD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Equipo técnico y líderes comunitarios</w:t>
            </w:r>
          </w:p>
        </w:tc>
        <w:tc>
          <w:tcPr>
            <w:tcW w:w="0" w:type="auto"/>
            <w:vAlign w:val="center"/>
            <w:hideMark/>
          </w:tcPr>
          <w:p w14:paraId="29355FFE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Material didáctico, semillas, espacio</w:t>
            </w:r>
          </w:p>
        </w:tc>
        <w:tc>
          <w:tcPr>
            <w:tcW w:w="0" w:type="auto"/>
            <w:vAlign w:val="center"/>
            <w:hideMark/>
          </w:tcPr>
          <w:p w14:paraId="7FB04F23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2 días</w:t>
            </w:r>
          </w:p>
        </w:tc>
        <w:tc>
          <w:tcPr>
            <w:tcW w:w="0" w:type="auto"/>
            <w:vAlign w:val="center"/>
            <w:hideMark/>
          </w:tcPr>
          <w:p w14:paraId="29D8F6F0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20 familias capacitadas</w:t>
            </w:r>
          </w:p>
        </w:tc>
      </w:tr>
      <w:tr w:rsidR="00C12823" w:rsidRPr="001B6B59" w14:paraId="6F274CD6" w14:textId="77777777" w:rsidTr="00E658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8D73CD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Instalación de huertos</w:t>
            </w:r>
          </w:p>
        </w:tc>
        <w:tc>
          <w:tcPr>
            <w:tcW w:w="0" w:type="auto"/>
            <w:vAlign w:val="center"/>
            <w:hideMark/>
          </w:tcPr>
          <w:p w14:paraId="46A05E8E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Familias beneficiarias y comité</w:t>
            </w:r>
          </w:p>
        </w:tc>
        <w:tc>
          <w:tcPr>
            <w:tcW w:w="0" w:type="auto"/>
            <w:vAlign w:val="center"/>
            <w:hideMark/>
          </w:tcPr>
          <w:p w14:paraId="11585AAF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Herramientas, abono, plantas</w:t>
            </w:r>
          </w:p>
        </w:tc>
        <w:tc>
          <w:tcPr>
            <w:tcW w:w="0" w:type="auto"/>
            <w:vAlign w:val="center"/>
            <w:hideMark/>
          </w:tcPr>
          <w:p w14:paraId="059BB109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1 semana</w:t>
            </w:r>
          </w:p>
        </w:tc>
        <w:tc>
          <w:tcPr>
            <w:tcW w:w="0" w:type="auto"/>
            <w:vAlign w:val="center"/>
            <w:hideMark/>
          </w:tcPr>
          <w:p w14:paraId="40E3685B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20 huertos en funcionamiento</w:t>
            </w:r>
          </w:p>
        </w:tc>
      </w:tr>
    </w:tbl>
    <w:p w14:paraId="51BBAF84" w14:textId="77777777" w:rsidR="0089394E" w:rsidRPr="000779EB" w:rsidRDefault="0089394E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  <w:color w:val="FF0000"/>
        </w:rPr>
      </w:pPr>
      <w:r w:rsidRPr="001B6B59">
        <w:rPr>
          <w:rFonts w:ascii="Segoe UI Emoji" w:hAnsi="Segoe UI Emoji" w:cs="Segoe UI Emoji"/>
          <w:bCs/>
        </w:rPr>
        <w:t>💡</w:t>
      </w:r>
      <w:r w:rsidRPr="001B6B59">
        <w:rPr>
          <w:rFonts w:ascii="Calibri" w:hAnsi="Calibri" w:cs="Calibri"/>
          <w:bCs/>
        </w:rPr>
        <w:t xml:space="preserve"> </w:t>
      </w:r>
      <w:r w:rsidRPr="000779EB">
        <w:rPr>
          <w:rStyle w:val="nfasis"/>
          <w:rFonts w:ascii="Calibri" w:hAnsi="Calibri" w:cs="Calibri"/>
          <w:bCs/>
          <w:color w:val="FF0000"/>
        </w:rPr>
        <w:t>Sugerencia:</w:t>
      </w:r>
      <w:r w:rsidRPr="000779EB">
        <w:rPr>
          <w:rFonts w:ascii="Calibri" w:hAnsi="Calibri" w:cs="Calibri"/>
          <w:bCs/>
          <w:color w:val="FF0000"/>
        </w:rPr>
        <w:t xml:space="preserve"> incluir técnicas participativas en la metodología (asambleas, comités, trabajo colaborativo, seguimiento local).</w:t>
      </w:r>
    </w:p>
    <w:p w14:paraId="28494BDF" w14:textId="4A3E70DD" w:rsidR="0089394E" w:rsidRPr="001B6B59" w:rsidRDefault="0089394E" w:rsidP="001B6B59">
      <w:pPr>
        <w:spacing w:after="0" w:line="240" w:lineRule="auto"/>
        <w:rPr>
          <w:rFonts w:cs="Calibri"/>
          <w:bCs/>
          <w:sz w:val="24"/>
          <w:szCs w:val="24"/>
        </w:rPr>
      </w:pPr>
    </w:p>
    <w:p w14:paraId="1EF07997" w14:textId="77777777" w:rsidR="0089394E" w:rsidRPr="001B6B59" w:rsidRDefault="0089394E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6. Elaboración del presupuesto</w:t>
      </w:r>
    </w:p>
    <w:p w14:paraId="0A754597" w14:textId="77777777" w:rsidR="0089394E" w:rsidRPr="001B6B59" w:rsidRDefault="0089394E" w:rsidP="00552241">
      <w:pPr>
        <w:pStyle w:val="NormalWeb"/>
        <w:numPr>
          <w:ilvl w:val="0"/>
          <w:numId w:val="44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Calcular los </w:t>
      </w:r>
      <w:r w:rsidRPr="001B6B59">
        <w:rPr>
          <w:rStyle w:val="Textoennegrita"/>
          <w:rFonts w:ascii="Calibri" w:hAnsi="Calibri" w:cs="Calibri"/>
          <w:b w:val="0"/>
        </w:rPr>
        <w:t>recursos económicos y materiales</w:t>
      </w:r>
      <w:r w:rsidRPr="001B6B59">
        <w:rPr>
          <w:rFonts w:ascii="Calibri" w:hAnsi="Calibri" w:cs="Calibri"/>
          <w:bCs/>
        </w:rPr>
        <w:t xml:space="preserve"> requeridos.</w:t>
      </w:r>
    </w:p>
    <w:p w14:paraId="4FFB5A04" w14:textId="164FFB1F" w:rsidR="0089394E" w:rsidRDefault="0089394E" w:rsidP="00552241">
      <w:pPr>
        <w:pStyle w:val="NormalWeb"/>
        <w:numPr>
          <w:ilvl w:val="0"/>
          <w:numId w:val="44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Organizar los costos en rubros claros:</w:t>
      </w:r>
    </w:p>
    <w:p w14:paraId="15618F88" w14:textId="77777777" w:rsidR="000779EB" w:rsidRPr="001B6B59" w:rsidRDefault="000779EB" w:rsidP="000779EB">
      <w:pPr>
        <w:pStyle w:val="NormalWeb"/>
        <w:spacing w:before="0" w:beforeAutospacing="0" w:after="0" w:afterAutospacing="0"/>
        <w:ind w:left="360"/>
        <w:rPr>
          <w:rFonts w:ascii="Calibri" w:hAnsi="Calibri" w:cs="Calibri"/>
          <w:bCs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0"/>
        <w:gridCol w:w="952"/>
        <w:gridCol w:w="1779"/>
        <w:gridCol w:w="1484"/>
      </w:tblGrid>
      <w:tr w:rsidR="00C12823" w:rsidRPr="001B6B59" w14:paraId="24876D7A" w14:textId="77777777" w:rsidTr="001B6B5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8B93313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Concepto</w:t>
            </w:r>
          </w:p>
        </w:tc>
        <w:tc>
          <w:tcPr>
            <w:tcW w:w="0" w:type="auto"/>
            <w:vAlign w:val="center"/>
            <w:hideMark/>
          </w:tcPr>
          <w:p w14:paraId="73E9681F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Cantidad</w:t>
            </w:r>
          </w:p>
        </w:tc>
        <w:tc>
          <w:tcPr>
            <w:tcW w:w="0" w:type="auto"/>
            <w:vAlign w:val="center"/>
            <w:hideMark/>
          </w:tcPr>
          <w:p w14:paraId="5C4C4FCB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Costo unitario ($)</w:t>
            </w:r>
          </w:p>
        </w:tc>
        <w:tc>
          <w:tcPr>
            <w:tcW w:w="0" w:type="auto"/>
            <w:vAlign w:val="center"/>
            <w:hideMark/>
          </w:tcPr>
          <w:p w14:paraId="769DF330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Costo total ($)</w:t>
            </w:r>
          </w:p>
        </w:tc>
      </w:tr>
      <w:tr w:rsidR="00C12823" w:rsidRPr="001B6B59" w14:paraId="1520A672" w14:textId="77777777" w:rsidTr="001B6B5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7FB0AB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Materiales (semillas, herramientas)</w:t>
            </w:r>
          </w:p>
        </w:tc>
        <w:tc>
          <w:tcPr>
            <w:tcW w:w="0" w:type="auto"/>
            <w:vAlign w:val="center"/>
            <w:hideMark/>
          </w:tcPr>
          <w:p w14:paraId="0FA977AD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20 kits</w:t>
            </w:r>
          </w:p>
        </w:tc>
        <w:tc>
          <w:tcPr>
            <w:tcW w:w="0" w:type="auto"/>
            <w:vAlign w:val="center"/>
            <w:hideMark/>
          </w:tcPr>
          <w:p w14:paraId="7360DC85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14:paraId="65F8CEC1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10,000</w:t>
            </w:r>
          </w:p>
        </w:tc>
      </w:tr>
      <w:tr w:rsidR="00C12823" w:rsidRPr="001B6B59" w14:paraId="6AD81CCC" w14:textId="77777777" w:rsidTr="001B6B5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9E1F36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Capacitación (facilitador, materiales)</w:t>
            </w:r>
          </w:p>
        </w:tc>
        <w:tc>
          <w:tcPr>
            <w:tcW w:w="0" w:type="auto"/>
            <w:vAlign w:val="center"/>
            <w:hideMark/>
          </w:tcPr>
          <w:p w14:paraId="6D200C24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1 curso</w:t>
            </w:r>
          </w:p>
        </w:tc>
        <w:tc>
          <w:tcPr>
            <w:tcW w:w="0" w:type="auto"/>
            <w:vAlign w:val="center"/>
            <w:hideMark/>
          </w:tcPr>
          <w:p w14:paraId="017EC3C2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3,000</w:t>
            </w:r>
          </w:p>
        </w:tc>
        <w:tc>
          <w:tcPr>
            <w:tcW w:w="0" w:type="auto"/>
            <w:vAlign w:val="center"/>
            <w:hideMark/>
          </w:tcPr>
          <w:p w14:paraId="7728948F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3,000</w:t>
            </w:r>
          </w:p>
        </w:tc>
      </w:tr>
      <w:tr w:rsidR="00C12823" w:rsidRPr="001B6B59" w14:paraId="5E54D3B1" w14:textId="77777777" w:rsidTr="001B6B5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D5A43C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Difusión y evaluación</w:t>
            </w:r>
          </w:p>
        </w:tc>
        <w:tc>
          <w:tcPr>
            <w:tcW w:w="0" w:type="auto"/>
            <w:vAlign w:val="center"/>
            <w:hideMark/>
          </w:tcPr>
          <w:p w14:paraId="420A81D1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2822F7AF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2,000</w:t>
            </w:r>
          </w:p>
        </w:tc>
        <w:tc>
          <w:tcPr>
            <w:tcW w:w="0" w:type="auto"/>
            <w:vAlign w:val="center"/>
            <w:hideMark/>
          </w:tcPr>
          <w:p w14:paraId="6084B65C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2,000</w:t>
            </w:r>
          </w:p>
        </w:tc>
      </w:tr>
      <w:tr w:rsidR="00C12823" w:rsidRPr="001B6B59" w14:paraId="4ED7A8DA" w14:textId="77777777" w:rsidTr="001B6B5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4A1932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proofErr w:type="gramStart"/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Total</w:t>
            </w:r>
            <w:proofErr w:type="gramEnd"/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 xml:space="preserve"> estimado:</w:t>
            </w:r>
          </w:p>
        </w:tc>
        <w:tc>
          <w:tcPr>
            <w:tcW w:w="0" w:type="auto"/>
            <w:vAlign w:val="center"/>
            <w:hideMark/>
          </w:tcPr>
          <w:p w14:paraId="70B58294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E5F6BDC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DB9E01E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15,000</w:t>
            </w:r>
          </w:p>
        </w:tc>
      </w:tr>
    </w:tbl>
    <w:p w14:paraId="427597C0" w14:textId="77777777" w:rsidR="0089394E" w:rsidRPr="000779EB" w:rsidRDefault="0089394E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  <w:color w:val="FF0000"/>
        </w:rPr>
      </w:pPr>
      <w:r w:rsidRPr="001B6B59">
        <w:rPr>
          <w:rFonts w:ascii="Segoe UI Emoji" w:hAnsi="Segoe UI Emoji" w:cs="Segoe UI Emoji"/>
          <w:bCs/>
        </w:rPr>
        <w:t>💬</w:t>
      </w:r>
      <w:r w:rsidRPr="001B6B59">
        <w:rPr>
          <w:rFonts w:ascii="Calibri" w:hAnsi="Calibri" w:cs="Calibri"/>
          <w:bCs/>
        </w:rPr>
        <w:t xml:space="preserve"> </w:t>
      </w:r>
      <w:r w:rsidRPr="000779EB">
        <w:rPr>
          <w:rStyle w:val="nfasis"/>
          <w:rFonts w:ascii="Calibri" w:hAnsi="Calibri" w:cs="Calibri"/>
          <w:bCs/>
          <w:color w:val="FF0000"/>
        </w:rPr>
        <w:t>Nota:</w:t>
      </w:r>
      <w:r w:rsidRPr="000779EB">
        <w:rPr>
          <w:rFonts w:ascii="Calibri" w:hAnsi="Calibri" w:cs="Calibri"/>
          <w:bCs/>
          <w:color w:val="FF0000"/>
        </w:rPr>
        <w:t xml:space="preserve"> incluir fuentes de financiamiento o aportes de la comunidad si los hay.</w:t>
      </w:r>
    </w:p>
    <w:p w14:paraId="344B7173" w14:textId="5007B17C" w:rsidR="0089394E" w:rsidRPr="001B6B59" w:rsidRDefault="0089394E" w:rsidP="001B6B59">
      <w:pPr>
        <w:spacing w:after="0" w:line="240" w:lineRule="auto"/>
        <w:rPr>
          <w:rFonts w:cs="Calibri"/>
          <w:bCs/>
          <w:sz w:val="24"/>
          <w:szCs w:val="24"/>
        </w:rPr>
      </w:pPr>
    </w:p>
    <w:p w14:paraId="4D4C144E" w14:textId="77777777" w:rsidR="0089394E" w:rsidRPr="001B6B59" w:rsidRDefault="0089394E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7. Cronograma de ejecución</w:t>
      </w:r>
    </w:p>
    <w:p w14:paraId="7AB3D1C5" w14:textId="77777777" w:rsidR="0089394E" w:rsidRPr="001B6B59" w:rsidRDefault="0089394E" w:rsidP="00552241">
      <w:pPr>
        <w:pStyle w:val="NormalWeb"/>
        <w:numPr>
          <w:ilvl w:val="0"/>
          <w:numId w:val="45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Establecer un </w:t>
      </w:r>
      <w:r w:rsidRPr="001B6B59">
        <w:rPr>
          <w:rStyle w:val="Textoennegrita"/>
          <w:rFonts w:ascii="Calibri" w:hAnsi="Calibri" w:cs="Calibri"/>
          <w:b w:val="0"/>
        </w:rPr>
        <w:t>calendario de actividades</w:t>
      </w:r>
      <w:r w:rsidRPr="001B6B59">
        <w:rPr>
          <w:rFonts w:ascii="Calibri" w:hAnsi="Calibri" w:cs="Calibri"/>
          <w:bCs/>
        </w:rPr>
        <w:t xml:space="preserve"> que muestre la secuencia de las fases del proyecto.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9"/>
        <w:gridCol w:w="675"/>
        <w:gridCol w:w="675"/>
        <w:gridCol w:w="675"/>
        <w:gridCol w:w="690"/>
      </w:tblGrid>
      <w:tr w:rsidR="00C12823" w:rsidRPr="001B6B59" w14:paraId="596D70CA" w14:textId="77777777" w:rsidTr="001B6B5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F835FCF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Actividad</w:t>
            </w:r>
          </w:p>
        </w:tc>
        <w:tc>
          <w:tcPr>
            <w:tcW w:w="0" w:type="auto"/>
            <w:vAlign w:val="center"/>
            <w:hideMark/>
          </w:tcPr>
          <w:p w14:paraId="4DFF821B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Mes 1</w:t>
            </w:r>
          </w:p>
        </w:tc>
        <w:tc>
          <w:tcPr>
            <w:tcW w:w="0" w:type="auto"/>
            <w:vAlign w:val="center"/>
            <w:hideMark/>
          </w:tcPr>
          <w:p w14:paraId="5E2F33F4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Mes 2</w:t>
            </w:r>
          </w:p>
        </w:tc>
        <w:tc>
          <w:tcPr>
            <w:tcW w:w="0" w:type="auto"/>
            <w:vAlign w:val="center"/>
            <w:hideMark/>
          </w:tcPr>
          <w:p w14:paraId="53E8F1EE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Mes 3</w:t>
            </w:r>
          </w:p>
        </w:tc>
        <w:tc>
          <w:tcPr>
            <w:tcW w:w="0" w:type="auto"/>
            <w:vAlign w:val="center"/>
            <w:hideMark/>
          </w:tcPr>
          <w:p w14:paraId="2A960C95" w14:textId="77777777" w:rsidR="0089394E" w:rsidRPr="001B6B59" w:rsidRDefault="0089394E" w:rsidP="001B6B59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Style w:val="Textoennegrita"/>
                <w:rFonts w:cs="Calibri"/>
                <w:b w:val="0"/>
                <w:sz w:val="24"/>
                <w:szCs w:val="24"/>
              </w:rPr>
              <w:t>Mes 4</w:t>
            </w:r>
          </w:p>
        </w:tc>
      </w:tr>
      <w:tr w:rsidR="00C12823" w:rsidRPr="001B6B59" w14:paraId="2A3ACDB8" w14:textId="77777777" w:rsidTr="001B6B5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8CEC38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Diagnóstico participativo</w:t>
            </w:r>
          </w:p>
        </w:tc>
        <w:tc>
          <w:tcPr>
            <w:tcW w:w="0" w:type="auto"/>
            <w:vAlign w:val="center"/>
            <w:hideMark/>
          </w:tcPr>
          <w:p w14:paraId="774EFD54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ascii="Segoe UI Emoji" w:hAnsi="Segoe UI Emoji" w:cs="Segoe UI Emoji"/>
                <w:bCs/>
                <w:sz w:val="24"/>
                <w:szCs w:val="24"/>
              </w:rPr>
              <w:t>🔲</w:t>
            </w:r>
          </w:p>
        </w:tc>
        <w:tc>
          <w:tcPr>
            <w:tcW w:w="0" w:type="auto"/>
            <w:vAlign w:val="center"/>
            <w:hideMark/>
          </w:tcPr>
          <w:p w14:paraId="2C596951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D2A0E2E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16EFF09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C12823" w:rsidRPr="001B6B59" w14:paraId="4D037F8D" w14:textId="77777777" w:rsidTr="001B6B5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F2D054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Capacitación</w:t>
            </w:r>
          </w:p>
        </w:tc>
        <w:tc>
          <w:tcPr>
            <w:tcW w:w="0" w:type="auto"/>
            <w:vAlign w:val="center"/>
            <w:hideMark/>
          </w:tcPr>
          <w:p w14:paraId="7A2F011A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84A336F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ascii="Segoe UI Emoji" w:hAnsi="Segoe UI Emoji" w:cs="Segoe UI Emoji"/>
                <w:bCs/>
                <w:sz w:val="24"/>
                <w:szCs w:val="24"/>
              </w:rPr>
              <w:t>🔲</w:t>
            </w:r>
          </w:p>
        </w:tc>
        <w:tc>
          <w:tcPr>
            <w:tcW w:w="0" w:type="auto"/>
            <w:vAlign w:val="center"/>
            <w:hideMark/>
          </w:tcPr>
          <w:p w14:paraId="51A4263B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15B777B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C12823" w:rsidRPr="001B6B59" w14:paraId="2D59F826" w14:textId="77777777" w:rsidTr="001B6B5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412435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Ejecución de huertos</w:t>
            </w:r>
          </w:p>
        </w:tc>
        <w:tc>
          <w:tcPr>
            <w:tcW w:w="0" w:type="auto"/>
            <w:vAlign w:val="center"/>
            <w:hideMark/>
          </w:tcPr>
          <w:p w14:paraId="5016D2E1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6A4E279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ascii="Segoe UI Emoji" w:hAnsi="Segoe UI Emoji" w:cs="Segoe UI Emoji"/>
                <w:bCs/>
                <w:sz w:val="24"/>
                <w:szCs w:val="24"/>
              </w:rPr>
              <w:t>🔲</w:t>
            </w:r>
          </w:p>
        </w:tc>
        <w:tc>
          <w:tcPr>
            <w:tcW w:w="0" w:type="auto"/>
            <w:vAlign w:val="center"/>
            <w:hideMark/>
          </w:tcPr>
          <w:p w14:paraId="4E91028A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ascii="Segoe UI Emoji" w:hAnsi="Segoe UI Emoji" w:cs="Segoe UI Emoji"/>
                <w:bCs/>
                <w:sz w:val="24"/>
                <w:szCs w:val="24"/>
              </w:rPr>
              <w:t>🔲</w:t>
            </w:r>
          </w:p>
        </w:tc>
        <w:tc>
          <w:tcPr>
            <w:tcW w:w="0" w:type="auto"/>
            <w:vAlign w:val="center"/>
            <w:hideMark/>
          </w:tcPr>
          <w:p w14:paraId="2C1B4605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C12823" w:rsidRPr="001B6B59" w14:paraId="1AEF8816" w14:textId="77777777" w:rsidTr="001B6B5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918479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cs="Calibri"/>
                <w:bCs/>
                <w:sz w:val="24"/>
                <w:szCs w:val="24"/>
              </w:rPr>
              <w:t>Evaluación y cierre</w:t>
            </w:r>
          </w:p>
        </w:tc>
        <w:tc>
          <w:tcPr>
            <w:tcW w:w="0" w:type="auto"/>
            <w:vAlign w:val="center"/>
            <w:hideMark/>
          </w:tcPr>
          <w:p w14:paraId="3C93F86A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3ADC810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CE0C137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56125B0" w14:textId="77777777" w:rsidR="0089394E" w:rsidRPr="001B6B59" w:rsidRDefault="0089394E" w:rsidP="001B6B59">
            <w:pPr>
              <w:spacing w:after="0" w:line="240" w:lineRule="auto"/>
              <w:rPr>
                <w:rFonts w:cs="Calibri"/>
                <w:bCs/>
                <w:sz w:val="24"/>
                <w:szCs w:val="24"/>
              </w:rPr>
            </w:pPr>
            <w:r w:rsidRPr="001B6B59">
              <w:rPr>
                <w:rFonts w:ascii="Segoe UI Emoji" w:hAnsi="Segoe UI Emoji" w:cs="Segoe UI Emoji"/>
                <w:bCs/>
                <w:sz w:val="24"/>
                <w:szCs w:val="24"/>
              </w:rPr>
              <w:t>🔲</w:t>
            </w:r>
          </w:p>
        </w:tc>
      </w:tr>
    </w:tbl>
    <w:p w14:paraId="724481D7" w14:textId="77777777" w:rsidR="0089394E" w:rsidRPr="001B6B59" w:rsidRDefault="0089394E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Segoe UI Emoji" w:hAnsi="Segoe UI Emoji" w:cs="Segoe UI Emoji"/>
          <w:bCs/>
        </w:rPr>
        <w:t>🕒</w:t>
      </w:r>
      <w:r w:rsidRPr="001B6B59">
        <w:rPr>
          <w:rFonts w:ascii="Calibri" w:hAnsi="Calibri" w:cs="Calibri"/>
          <w:bCs/>
        </w:rPr>
        <w:t xml:space="preserve"> </w:t>
      </w:r>
      <w:r w:rsidRPr="000779EB">
        <w:rPr>
          <w:rStyle w:val="nfasis"/>
          <w:rFonts w:ascii="Calibri" w:hAnsi="Calibri" w:cs="Calibri"/>
          <w:bCs/>
          <w:color w:val="FF0000"/>
        </w:rPr>
        <w:t>Puedes usar un diagrama de Gantt para presentarlo visualmente</w:t>
      </w:r>
      <w:r w:rsidRPr="001B6B59">
        <w:rPr>
          <w:rStyle w:val="nfasis"/>
          <w:rFonts w:ascii="Calibri" w:hAnsi="Calibri" w:cs="Calibri"/>
          <w:bCs/>
        </w:rPr>
        <w:t>.</w:t>
      </w:r>
    </w:p>
    <w:p w14:paraId="49360ABE" w14:textId="5230B8E3" w:rsidR="0089394E" w:rsidRPr="001B6B59" w:rsidRDefault="0089394E" w:rsidP="001B6B59">
      <w:pPr>
        <w:spacing w:after="0" w:line="240" w:lineRule="auto"/>
        <w:rPr>
          <w:rFonts w:cs="Calibri"/>
          <w:bCs/>
          <w:sz w:val="24"/>
          <w:szCs w:val="24"/>
        </w:rPr>
      </w:pPr>
    </w:p>
    <w:p w14:paraId="3946FBC2" w14:textId="77777777" w:rsidR="0089394E" w:rsidRPr="001B6B59" w:rsidRDefault="0089394E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8. Estrategia de evaluación y seguimiento</w:t>
      </w:r>
    </w:p>
    <w:p w14:paraId="7335080E" w14:textId="77777777" w:rsidR="0089394E" w:rsidRPr="001B6B59" w:rsidRDefault="0089394E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Describir </w:t>
      </w:r>
      <w:r w:rsidRPr="001B6B59">
        <w:rPr>
          <w:rStyle w:val="Textoennegrita"/>
          <w:rFonts w:ascii="Calibri" w:hAnsi="Calibri" w:cs="Calibri"/>
          <w:b w:val="0"/>
        </w:rPr>
        <w:t>cómo se evaluará el avance y el impacto del proyecto</w:t>
      </w:r>
      <w:r w:rsidRPr="001B6B59">
        <w:rPr>
          <w:rFonts w:ascii="Calibri" w:hAnsi="Calibri" w:cs="Calibri"/>
          <w:bCs/>
        </w:rPr>
        <w:t>, por ejemplo:</w:t>
      </w:r>
    </w:p>
    <w:p w14:paraId="54830555" w14:textId="77777777" w:rsidR="0089394E" w:rsidRPr="001B6B59" w:rsidRDefault="0089394E" w:rsidP="00552241">
      <w:pPr>
        <w:pStyle w:val="NormalWeb"/>
        <w:numPr>
          <w:ilvl w:val="0"/>
          <w:numId w:val="4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Evaluación de proceso:</w:t>
      </w:r>
      <w:r w:rsidRPr="001B6B59">
        <w:rPr>
          <w:rFonts w:ascii="Calibri" w:hAnsi="Calibri" w:cs="Calibri"/>
          <w:bCs/>
        </w:rPr>
        <w:t xml:space="preserve"> cumplimiento de actividades, participación comunitaria, uso de recursos.</w:t>
      </w:r>
    </w:p>
    <w:p w14:paraId="41707EA5" w14:textId="77777777" w:rsidR="0089394E" w:rsidRPr="001B6B59" w:rsidRDefault="0089394E" w:rsidP="00552241">
      <w:pPr>
        <w:pStyle w:val="NormalWeb"/>
        <w:numPr>
          <w:ilvl w:val="0"/>
          <w:numId w:val="4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Evaluación de resultados:</w:t>
      </w:r>
      <w:r w:rsidRPr="001B6B59">
        <w:rPr>
          <w:rFonts w:ascii="Calibri" w:hAnsi="Calibri" w:cs="Calibri"/>
          <w:bCs/>
        </w:rPr>
        <w:t xml:space="preserve"> cambios observables (por ejemplo, número de familias beneficiadas, mejora de condiciones).</w:t>
      </w:r>
    </w:p>
    <w:p w14:paraId="13B767F2" w14:textId="77777777" w:rsidR="0089394E" w:rsidRPr="001B6B59" w:rsidRDefault="0089394E" w:rsidP="00552241">
      <w:pPr>
        <w:pStyle w:val="NormalWeb"/>
        <w:numPr>
          <w:ilvl w:val="0"/>
          <w:numId w:val="46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Instrumentos de evaluación:</w:t>
      </w:r>
      <w:r w:rsidRPr="001B6B59">
        <w:rPr>
          <w:rFonts w:ascii="Calibri" w:hAnsi="Calibri" w:cs="Calibri"/>
          <w:bCs/>
        </w:rPr>
        <w:t xml:space="preserve"> listas de verificación, encuestas, bitácoras, reportes fotográficos.</w:t>
      </w:r>
    </w:p>
    <w:p w14:paraId="7E1B66E2" w14:textId="77777777" w:rsidR="0089394E" w:rsidRPr="001B6B59" w:rsidRDefault="0089394E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Segoe UI Emoji" w:hAnsi="Segoe UI Emoji" w:cs="Segoe UI Emoji"/>
          <w:bCs/>
        </w:rPr>
        <w:t>💬</w:t>
      </w:r>
      <w:r w:rsidRPr="001B6B59">
        <w:rPr>
          <w:rFonts w:ascii="Calibri" w:hAnsi="Calibri" w:cs="Calibri"/>
          <w:bCs/>
        </w:rPr>
        <w:t xml:space="preserve"> </w:t>
      </w:r>
      <w:r w:rsidRPr="001B6B59">
        <w:rPr>
          <w:rStyle w:val="nfasis"/>
          <w:rFonts w:ascii="Calibri" w:hAnsi="Calibri" w:cs="Calibri"/>
          <w:bCs/>
        </w:rPr>
        <w:t>Incluir indicadores claros:</w:t>
      </w:r>
    </w:p>
    <w:p w14:paraId="7C46E03D" w14:textId="77777777" w:rsidR="0089394E" w:rsidRPr="001B6B59" w:rsidRDefault="0089394E" w:rsidP="001B6B59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lastRenderedPageBreak/>
        <w:t>Ejemplo:</w:t>
      </w:r>
    </w:p>
    <w:p w14:paraId="461572FB" w14:textId="77777777" w:rsidR="0089394E" w:rsidRPr="001B6B59" w:rsidRDefault="0089394E" w:rsidP="00552241">
      <w:pPr>
        <w:pStyle w:val="NormalWeb"/>
        <w:numPr>
          <w:ilvl w:val="0"/>
          <w:numId w:val="47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Indicador: % de huertos implementados.</w:t>
      </w:r>
    </w:p>
    <w:p w14:paraId="3FE8D389" w14:textId="77777777" w:rsidR="0089394E" w:rsidRPr="001B6B59" w:rsidRDefault="0089394E" w:rsidP="00552241">
      <w:pPr>
        <w:pStyle w:val="NormalWeb"/>
        <w:numPr>
          <w:ilvl w:val="0"/>
          <w:numId w:val="47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Meta: 90% de familias participantes con huerto funcional al mes 4.</w:t>
      </w:r>
    </w:p>
    <w:p w14:paraId="0016B6ED" w14:textId="77777777" w:rsidR="001B6B59" w:rsidRDefault="001B6B59" w:rsidP="001B6B59">
      <w:pPr>
        <w:pStyle w:val="Ttulo3"/>
        <w:spacing w:before="0" w:line="240" w:lineRule="auto"/>
        <w:rPr>
          <w:rStyle w:val="Textoennegrita"/>
          <w:rFonts w:ascii="Calibri" w:hAnsi="Calibri" w:cs="Calibri"/>
          <w:bCs/>
          <w:color w:val="auto"/>
          <w:sz w:val="24"/>
          <w:szCs w:val="24"/>
        </w:rPr>
      </w:pPr>
    </w:p>
    <w:p w14:paraId="73CFEC37" w14:textId="3B2B1D7A" w:rsidR="0089394E" w:rsidRPr="001B6B59" w:rsidRDefault="0089394E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9. Redacción final del proyecto</w:t>
      </w:r>
    </w:p>
    <w:p w14:paraId="0AA6002E" w14:textId="77777777" w:rsidR="0089394E" w:rsidRPr="001B6B59" w:rsidRDefault="0089394E" w:rsidP="000779EB">
      <w:pPr>
        <w:pStyle w:val="NormalWeb"/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 xml:space="preserve">Estructura sugerida del </w:t>
      </w:r>
      <w:r w:rsidRPr="001B6B59">
        <w:rPr>
          <w:rStyle w:val="Textoennegrita"/>
          <w:rFonts w:ascii="Calibri" w:hAnsi="Calibri" w:cs="Calibri"/>
          <w:b w:val="0"/>
        </w:rPr>
        <w:t>documento técnico final:</w:t>
      </w:r>
    </w:p>
    <w:p w14:paraId="1D61A47A" w14:textId="77777777" w:rsidR="0089394E" w:rsidRPr="001B6B59" w:rsidRDefault="0089394E" w:rsidP="00552241">
      <w:pPr>
        <w:pStyle w:val="NormalWeb"/>
        <w:numPr>
          <w:ilvl w:val="0"/>
          <w:numId w:val="48"/>
        </w:numPr>
        <w:tabs>
          <w:tab w:val="num" w:pos="720"/>
        </w:tabs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Portada</w:t>
      </w:r>
      <w:r w:rsidRPr="001B6B59">
        <w:rPr>
          <w:rFonts w:ascii="Calibri" w:hAnsi="Calibri" w:cs="Calibri"/>
          <w:bCs/>
        </w:rPr>
        <w:t xml:space="preserve"> (nombre del proyecto, autores, institución, fecha).</w:t>
      </w:r>
    </w:p>
    <w:p w14:paraId="45EFA5E6" w14:textId="77777777" w:rsidR="0089394E" w:rsidRPr="001B6B59" w:rsidRDefault="0089394E" w:rsidP="00552241">
      <w:pPr>
        <w:pStyle w:val="NormalWeb"/>
        <w:numPr>
          <w:ilvl w:val="0"/>
          <w:numId w:val="48"/>
        </w:numPr>
        <w:tabs>
          <w:tab w:val="num" w:pos="720"/>
        </w:tabs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Resumen ejecutivo</w:t>
      </w:r>
      <w:r w:rsidRPr="001B6B59">
        <w:rPr>
          <w:rFonts w:ascii="Calibri" w:hAnsi="Calibri" w:cs="Calibri"/>
          <w:bCs/>
        </w:rPr>
        <w:t xml:space="preserve"> (1 párrafo con síntesis general).</w:t>
      </w:r>
    </w:p>
    <w:p w14:paraId="15BC50A2" w14:textId="77777777" w:rsidR="0089394E" w:rsidRPr="001B6B59" w:rsidRDefault="0089394E" w:rsidP="00552241">
      <w:pPr>
        <w:pStyle w:val="NormalWeb"/>
        <w:numPr>
          <w:ilvl w:val="0"/>
          <w:numId w:val="48"/>
        </w:numPr>
        <w:tabs>
          <w:tab w:val="num" w:pos="720"/>
        </w:tabs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Antecedentes</w:t>
      </w:r>
      <w:r w:rsidRPr="001B6B59">
        <w:rPr>
          <w:rFonts w:ascii="Calibri" w:hAnsi="Calibri" w:cs="Calibri"/>
          <w:bCs/>
        </w:rPr>
        <w:t xml:space="preserve"> (contexto, diagnóstico, justificación).</w:t>
      </w:r>
    </w:p>
    <w:p w14:paraId="746E15CA" w14:textId="77777777" w:rsidR="0089394E" w:rsidRPr="001B6B59" w:rsidRDefault="0089394E" w:rsidP="00552241">
      <w:pPr>
        <w:pStyle w:val="NormalWeb"/>
        <w:numPr>
          <w:ilvl w:val="0"/>
          <w:numId w:val="48"/>
        </w:numPr>
        <w:tabs>
          <w:tab w:val="num" w:pos="720"/>
        </w:tabs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Objetivos</w:t>
      </w:r>
      <w:r w:rsidRPr="001B6B59">
        <w:rPr>
          <w:rFonts w:ascii="Calibri" w:hAnsi="Calibri" w:cs="Calibri"/>
          <w:bCs/>
        </w:rPr>
        <w:t xml:space="preserve"> (general y específicos).</w:t>
      </w:r>
    </w:p>
    <w:p w14:paraId="3E46D667" w14:textId="77777777" w:rsidR="0089394E" w:rsidRPr="001B6B59" w:rsidRDefault="0089394E" w:rsidP="00552241">
      <w:pPr>
        <w:pStyle w:val="NormalWeb"/>
        <w:numPr>
          <w:ilvl w:val="0"/>
          <w:numId w:val="48"/>
        </w:numPr>
        <w:tabs>
          <w:tab w:val="num" w:pos="720"/>
        </w:tabs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Metodología y actividades.</w:t>
      </w:r>
    </w:p>
    <w:p w14:paraId="3E9BF62C" w14:textId="77777777" w:rsidR="0089394E" w:rsidRPr="001B6B59" w:rsidRDefault="0089394E" w:rsidP="00552241">
      <w:pPr>
        <w:pStyle w:val="NormalWeb"/>
        <w:numPr>
          <w:ilvl w:val="0"/>
          <w:numId w:val="48"/>
        </w:numPr>
        <w:tabs>
          <w:tab w:val="num" w:pos="720"/>
        </w:tabs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Presupuesto detallado.</w:t>
      </w:r>
    </w:p>
    <w:p w14:paraId="003FDE24" w14:textId="77777777" w:rsidR="0089394E" w:rsidRPr="001B6B59" w:rsidRDefault="0089394E" w:rsidP="00552241">
      <w:pPr>
        <w:pStyle w:val="NormalWeb"/>
        <w:numPr>
          <w:ilvl w:val="0"/>
          <w:numId w:val="48"/>
        </w:numPr>
        <w:tabs>
          <w:tab w:val="num" w:pos="720"/>
        </w:tabs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Cronograma de ejecución.</w:t>
      </w:r>
    </w:p>
    <w:p w14:paraId="2D39AAA0" w14:textId="77777777" w:rsidR="0089394E" w:rsidRPr="001B6B59" w:rsidRDefault="0089394E" w:rsidP="00552241">
      <w:pPr>
        <w:pStyle w:val="NormalWeb"/>
        <w:numPr>
          <w:ilvl w:val="0"/>
          <w:numId w:val="48"/>
        </w:numPr>
        <w:tabs>
          <w:tab w:val="num" w:pos="720"/>
        </w:tabs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Evaluación y seguimiento.</w:t>
      </w:r>
    </w:p>
    <w:p w14:paraId="185381AA" w14:textId="77777777" w:rsidR="0089394E" w:rsidRPr="001B6B59" w:rsidRDefault="0089394E" w:rsidP="00552241">
      <w:pPr>
        <w:pStyle w:val="NormalWeb"/>
        <w:numPr>
          <w:ilvl w:val="0"/>
          <w:numId w:val="48"/>
        </w:numPr>
        <w:tabs>
          <w:tab w:val="num" w:pos="720"/>
        </w:tabs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Conclusiones.</w:t>
      </w:r>
    </w:p>
    <w:p w14:paraId="56A207D6" w14:textId="77777777" w:rsidR="0089394E" w:rsidRPr="001B6B59" w:rsidRDefault="0089394E" w:rsidP="00552241">
      <w:pPr>
        <w:pStyle w:val="NormalWeb"/>
        <w:numPr>
          <w:ilvl w:val="0"/>
          <w:numId w:val="48"/>
        </w:numPr>
        <w:tabs>
          <w:tab w:val="num" w:pos="720"/>
        </w:tabs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Style w:val="Textoennegrita"/>
          <w:rFonts w:ascii="Calibri" w:hAnsi="Calibri" w:cs="Calibri"/>
          <w:b w:val="0"/>
        </w:rPr>
        <w:t>Anexos:</w:t>
      </w:r>
      <w:r w:rsidRPr="001B6B59">
        <w:rPr>
          <w:rFonts w:ascii="Calibri" w:hAnsi="Calibri" w:cs="Calibri"/>
          <w:bCs/>
        </w:rPr>
        <w:t xml:space="preserve"> mapas, fotografías, listas, actas, etc.</w:t>
      </w:r>
    </w:p>
    <w:p w14:paraId="2113759C" w14:textId="02746144" w:rsidR="0089394E" w:rsidRPr="001B6B59" w:rsidRDefault="0089394E" w:rsidP="000779EB">
      <w:pPr>
        <w:spacing w:after="0" w:line="240" w:lineRule="auto"/>
        <w:rPr>
          <w:rFonts w:cs="Calibri"/>
          <w:bCs/>
          <w:sz w:val="24"/>
          <w:szCs w:val="24"/>
        </w:rPr>
      </w:pPr>
    </w:p>
    <w:p w14:paraId="0293A57C" w14:textId="77777777" w:rsidR="0089394E" w:rsidRPr="001B6B59" w:rsidRDefault="0089394E" w:rsidP="001B6B59">
      <w:pPr>
        <w:pStyle w:val="Ttulo3"/>
        <w:spacing w:before="0" w:line="240" w:lineRule="auto"/>
        <w:rPr>
          <w:rFonts w:ascii="Calibri" w:hAnsi="Calibri" w:cs="Calibri"/>
          <w:b w:val="0"/>
          <w:color w:val="auto"/>
          <w:sz w:val="24"/>
          <w:szCs w:val="24"/>
        </w:rPr>
      </w:pPr>
      <w:r w:rsidRPr="001B6B59">
        <w:rPr>
          <w:rStyle w:val="Textoennegrita"/>
          <w:rFonts w:ascii="Calibri" w:hAnsi="Calibri" w:cs="Calibri"/>
          <w:bCs/>
          <w:color w:val="auto"/>
          <w:sz w:val="24"/>
          <w:szCs w:val="24"/>
        </w:rPr>
        <w:t>Paso 10. Socialización del proyecto</w:t>
      </w:r>
    </w:p>
    <w:p w14:paraId="75404848" w14:textId="77777777" w:rsidR="0089394E" w:rsidRPr="001B6B59" w:rsidRDefault="0089394E" w:rsidP="00552241">
      <w:pPr>
        <w:pStyle w:val="NormalWeb"/>
        <w:numPr>
          <w:ilvl w:val="0"/>
          <w:numId w:val="49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Exponer el proyecto ante el grupo o ante representantes comunitarios.</w:t>
      </w:r>
    </w:p>
    <w:p w14:paraId="3E21E1E1" w14:textId="77777777" w:rsidR="0089394E" w:rsidRPr="001B6B59" w:rsidRDefault="0089394E" w:rsidP="00552241">
      <w:pPr>
        <w:pStyle w:val="NormalWeb"/>
        <w:numPr>
          <w:ilvl w:val="0"/>
          <w:numId w:val="49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Recibir comentarios y sugerencias.</w:t>
      </w:r>
    </w:p>
    <w:p w14:paraId="34E3388D" w14:textId="77777777" w:rsidR="0089394E" w:rsidRPr="001B6B59" w:rsidRDefault="0089394E" w:rsidP="00552241">
      <w:pPr>
        <w:pStyle w:val="NormalWeb"/>
        <w:numPr>
          <w:ilvl w:val="0"/>
          <w:numId w:val="49"/>
        </w:numPr>
        <w:spacing w:before="0" w:beforeAutospacing="0" w:after="0" w:afterAutospacing="0"/>
        <w:rPr>
          <w:rFonts w:ascii="Calibri" w:hAnsi="Calibri" w:cs="Calibri"/>
          <w:bCs/>
        </w:rPr>
      </w:pPr>
      <w:r w:rsidRPr="001B6B59">
        <w:rPr>
          <w:rFonts w:ascii="Calibri" w:hAnsi="Calibri" w:cs="Calibri"/>
          <w:bCs/>
        </w:rPr>
        <w:t>Ajustar la versión final con base en la retroalimentación.</w:t>
      </w:r>
    </w:p>
    <w:p w14:paraId="566A45E7" w14:textId="77777777" w:rsidR="002C7E22" w:rsidRPr="001B6B59" w:rsidRDefault="002C7E22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</w:p>
    <w:p w14:paraId="152A9F91" w14:textId="6261A0FF" w:rsidR="00DD7DE9" w:rsidRPr="001B6B59" w:rsidRDefault="00DD7DE9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 xml:space="preserve">Ambiente requerido:  </w:t>
      </w:r>
      <w:r w:rsidR="00616671" w:rsidRPr="001B6B59">
        <w:rPr>
          <w:rFonts w:eastAsia="Arial" w:cs="Calibri"/>
          <w:bCs/>
          <w:sz w:val="24"/>
          <w:szCs w:val="24"/>
        </w:rPr>
        <w:t>Convencional</w:t>
      </w:r>
    </w:p>
    <w:p w14:paraId="1F384995" w14:textId="6D632BBD" w:rsidR="00DD7DE9" w:rsidRPr="001B6B59" w:rsidRDefault="00DD7DE9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 xml:space="preserve">Estrategias </w:t>
      </w:r>
      <w:r w:rsidR="00D83FDF" w:rsidRPr="001B6B59">
        <w:rPr>
          <w:rFonts w:eastAsia="Arial" w:cs="Calibri"/>
          <w:bCs/>
          <w:sz w:val="24"/>
          <w:szCs w:val="24"/>
        </w:rPr>
        <w:t xml:space="preserve">o técnicas </w:t>
      </w:r>
      <w:r w:rsidRPr="001B6B59">
        <w:rPr>
          <w:rFonts w:eastAsia="Arial" w:cs="Calibri"/>
          <w:bCs/>
          <w:sz w:val="24"/>
          <w:szCs w:val="24"/>
        </w:rPr>
        <w:t xml:space="preserve">didácticas activas:  </w:t>
      </w:r>
      <w:r w:rsidR="00616671" w:rsidRPr="001B6B59">
        <w:rPr>
          <w:rFonts w:eastAsia="Arial" w:cs="Calibri"/>
          <w:bCs/>
          <w:sz w:val="24"/>
          <w:szCs w:val="24"/>
        </w:rPr>
        <w:t>Exposición</w:t>
      </w:r>
    </w:p>
    <w:p w14:paraId="2E043272" w14:textId="3A920F90" w:rsidR="00DD7DE9" w:rsidRPr="001B6B59" w:rsidRDefault="00DD7DE9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>Materiales de formación</w:t>
      </w:r>
      <w:r w:rsidR="00616671" w:rsidRPr="001B6B59">
        <w:rPr>
          <w:rFonts w:eastAsia="Arial" w:cs="Calibri"/>
          <w:bCs/>
          <w:sz w:val="24"/>
          <w:szCs w:val="24"/>
        </w:rPr>
        <w:t xml:space="preserve">: Equipos de </w:t>
      </w:r>
      <w:proofErr w:type="spellStart"/>
      <w:r w:rsidR="00616671" w:rsidRPr="001B6B59">
        <w:rPr>
          <w:rFonts w:eastAsia="Arial" w:cs="Calibri"/>
          <w:bCs/>
          <w:sz w:val="24"/>
          <w:szCs w:val="24"/>
        </w:rPr>
        <w:t>computo</w:t>
      </w:r>
      <w:proofErr w:type="spellEnd"/>
      <w:r w:rsidR="00616671" w:rsidRPr="001B6B59">
        <w:rPr>
          <w:rFonts w:eastAsia="Arial" w:cs="Calibri"/>
          <w:bCs/>
          <w:sz w:val="24"/>
          <w:szCs w:val="24"/>
        </w:rPr>
        <w:t>, video Beam, conectividad.</w:t>
      </w:r>
    </w:p>
    <w:p w14:paraId="4D6B8CAE" w14:textId="51077254" w:rsidR="00DD7DE9" w:rsidRPr="001B6B59" w:rsidRDefault="00DD7DE9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>Material de apoyo:</w:t>
      </w:r>
      <w:r w:rsidR="00616671" w:rsidRPr="001B6B59">
        <w:rPr>
          <w:rFonts w:eastAsia="Arial" w:cs="Calibri"/>
          <w:bCs/>
          <w:sz w:val="24"/>
          <w:szCs w:val="24"/>
        </w:rPr>
        <w:t xml:space="preserve"> ejemplo </w:t>
      </w:r>
      <w:proofErr w:type="spellStart"/>
      <w:r w:rsidR="00616671" w:rsidRPr="001B6B59">
        <w:rPr>
          <w:rFonts w:eastAsia="Arial" w:cs="Calibri"/>
          <w:bCs/>
          <w:sz w:val="24"/>
          <w:szCs w:val="24"/>
        </w:rPr>
        <w:t>Tecnicas</w:t>
      </w:r>
      <w:proofErr w:type="spellEnd"/>
      <w:r w:rsidR="00616671" w:rsidRPr="001B6B59">
        <w:rPr>
          <w:rFonts w:eastAsia="Arial" w:cs="Calibri"/>
          <w:bCs/>
          <w:sz w:val="24"/>
          <w:szCs w:val="24"/>
        </w:rPr>
        <w:t xml:space="preserve"> del expositor en </w:t>
      </w:r>
      <w:proofErr w:type="spellStart"/>
      <w:r w:rsidR="00616671" w:rsidRPr="001B6B59">
        <w:rPr>
          <w:rFonts w:eastAsia="Arial" w:cs="Calibri"/>
          <w:bCs/>
          <w:sz w:val="24"/>
          <w:szCs w:val="24"/>
        </w:rPr>
        <w:t>pdf</w:t>
      </w:r>
      <w:proofErr w:type="spellEnd"/>
    </w:p>
    <w:p w14:paraId="68B81950" w14:textId="1541ECAC" w:rsidR="00F51763" w:rsidRPr="001B6B59" w:rsidRDefault="00F51763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>Evidencias de aprendizaje:</w:t>
      </w:r>
      <w:r w:rsidR="00616671" w:rsidRPr="001B6B59">
        <w:rPr>
          <w:rFonts w:eastAsia="Arial" w:cs="Calibri"/>
          <w:bCs/>
          <w:sz w:val="24"/>
          <w:szCs w:val="24"/>
        </w:rPr>
        <w:t xml:space="preserve"> </w:t>
      </w:r>
    </w:p>
    <w:p w14:paraId="79B009A5" w14:textId="5A5B3FE1" w:rsidR="00F51763" w:rsidRPr="001B6B59" w:rsidRDefault="00F51763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>Instrumentos de evaluación:</w:t>
      </w:r>
      <w:r w:rsidR="00616671" w:rsidRPr="001B6B59">
        <w:rPr>
          <w:rFonts w:eastAsia="Arial" w:cs="Calibri"/>
          <w:bCs/>
          <w:sz w:val="24"/>
          <w:szCs w:val="24"/>
        </w:rPr>
        <w:t xml:space="preserve"> Lista de chequeo</w:t>
      </w:r>
    </w:p>
    <w:p w14:paraId="3200C7DA" w14:textId="38DFD3B8" w:rsidR="00DD7DE9" w:rsidRPr="001B6B59" w:rsidRDefault="00DD7DE9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eastAsia="Arial" w:cs="Calibri"/>
          <w:bCs/>
          <w:sz w:val="24"/>
          <w:szCs w:val="24"/>
        </w:rPr>
      </w:pPr>
      <w:r w:rsidRPr="001B6B59">
        <w:rPr>
          <w:rFonts w:eastAsia="Arial" w:cs="Calibri"/>
          <w:bCs/>
          <w:sz w:val="24"/>
          <w:szCs w:val="24"/>
        </w:rPr>
        <w:t xml:space="preserve">Duración de la actividad:  </w:t>
      </w:r>
      <w:r w:rsidR="00616671" w:rsidRPr="001B6B59">
        <w:rPr>
          <w:rFonts w:eastAsia="Arial" w:cs="Calibri"/>
          <w:bCs/>
          <w:sz w:val="24"/>
          <w:szCs w:val="24"/>
        </w:rPr>
        <w:t xml:space="preserve">2 </w:t>
      </w:r>
      <w:r w:rsidRPr="001B6B59">
        <w:rPr>
          <w:rFonts w:eastAsia="Arial" w:cs="Calibri"/>
          <w:bCs/>
          <w:sz w:val="24"/>
          <w:szCs w:val="24"/>
        </w:rPr>
        <w:t>horas.</w:t>
      </w:r>
    </w:p>
    <w:p w14:paraId="58EF72C1" w14:textId="2E18C8A2" w:rsidR="007D3370" w:rsidRDefault="007D3370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  <w:sz w:val="24"/>
          <w:szCs w:val="24"/>
        </w:rPr>
      </w:pPr>
    </w:p>
    <w:p w14:paraId="07D5B86F" w14:textId="2D113C0A" w:rsidR="006E5AC5" w:rsidRDefault="006E5AC5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  <w:sz w:val="24"/>
          <w:szCs w:val="24"/>
        </w:rPr>
      </w:pPr>
    </w:p>
    <w:p w14:paraId="09390A94" w14:textId="6C57730E" w:rsidR="006E5AC5" w:rsidRDefault="006E5AC5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  <w:sz w:val="24"/>
          <w:szCs w:val="24"/>
        </w:rPr>
      </w:pPr>
    </w:p>
    <w:p w14:paraId="71E5CF21" w14:textId="18480653" w:rsidR="006E5AC5" w:rsidRDefault="006E5AC5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  <w:sz w:val="24"/>
          <w:szCs w:val="24"/>
        </w:rPr>
      </w:pPr>
    </w:p>
    <w:p w14:paraId="1E274FD5" w14:textId="77777777" w:rsidR="006E5AC5" w:rsidRPr="001B6B59" w:rsidRDefault="006E5AC5" w:rsidP="001B6B59">
      <w:pPr>
        <w:tabs>
          <w:tab w:val="left" w:pos="4320"/>
          <w:tab w:val="left" w:pos="4485"/>
          <w:tab w:val="left" w:pos="5445"/>
        </w:tabs>
        <w:spacing w:after="0" w:line="240" w:lineRule="auto"/>
        <w:ind w:left="360"/>
        <w:jc w:val="both"/>
        <w:rPr>
          <w:rFonts w:eastAsia="Arial" w:cs="Calibri"/>
          <w:bCs/>
          <w:sz w:val="24"/>
          <w:szCs w:val="24"/>
        </w:rPr>
      </w:pPr>
    </w:p>
    <w:p w14:paraId="41CAF45F" w14:textId="168F9CC8" w:rsidR="00F51763" w:rsidRPr="00C12823" w:rsidRDefault="00F51763" w:rsidP="008C207F">
      <w:pPr>
        <w:spacing w:after="0" w:line="240" w:lineRule="auto"/>
        <w:rPr>
          <w:rFonts w:cs="Calibri"/>
          <w:bCs/>
          <w:sz w:val="24"/>
          <w:szCs w:val="24"/>
          <w:lang w:eastAsia="es-ES"/>
        </w:rPr>
      </w:pPr>
    </w:p>
    <w:p w14:paraId="09BB763B" w14:textId="148922FF" w:rsidR="00B53D0D" w:rsidRDefault="00B53D0D" w:rsidP="008C207F">
      <w:pPr>
        <w:spacing w:after="0" w:line="240" w:lineRule="auto"/>
        <w:jc w:val="both"/>
        <w:rPr>
          <w:rFonts w:eastAsiaTheme="majorEastAsia" w:cs="Calibri"/>
          <w:b/>
          <w:sz w:val="24"/>
          <w:szCs w:val="24"/>
        </w:rPr>
      </w:pPr>
      <w:r w:rsidRPr="004055EC">
        <w:rPr>
          <w:rFonts w:cs="Calibri"/>
          <w:b/>
          <w:sz w:val="24"/>
          <w:szCs w:val="24"/>
        </w:rPr>
        <w:t xml:space="preserve">4. </w:t>
      </w:r>
      <w:r w:rsidR="00743A27" w:rsidRPr="004055EC">
        <w:rPr>
          <w:rFonts w:eastAsiaTheme="majorEastAsia" w:cs="Calibri"/>
          <w:b/>
          <w:sz w:val="24"/>
          <w:szCs w:val="24"/>
        </w:rPr>
        <w:t xml:space="preserve">PLANTEAMIENTO DE EVIDENCIAS DE APRENDIZAJE PARA LA EVALUACIÓN EN EL PROCESO FORMATIVO.  </w:t>
      </w:r>
    </w:p>
    <w:p w14:paraId="6C104CA7" w14:textId="77777777" w:rsidR="006E5AC5" w:rsidRDefault="006E5AC5" w:rsidP="008C207F">
      <w:pPr>
        <w:spacing w:after="0" w:line="240" w:lineRule="auto"/>
        <w:jc w:val="both"/>
        <w:rPr>
          <w:rFonts w:eastAsiaTheme="majorEastAsia" w:cs="Calibri"/>
          <w:b/>
          <w:sz w:val="24"/>
          <w:szCs w:val="24"/>
        </w:rPr>
      </w:pPr>
    </w:p>
    <w:p w14:paraId="6EF07DD7" w14:textId="77777777" w:rsidR="004055EC" w:rsidRPr="004055EC" w:rsidRDefault="004055EC" w:rsidP="008C207F">
      <w:pPr>
        <w:spacing w:after="0" w:line="240" w:lineRule="auto"/>
        <w:jc w:val="both"/>
        <w:rPr>
          <w:rFonts w:eastAsiaTheme="majorEastAsia" w:cs="Calibri"/>
          <w:b/>
          <w:sz w:val="24"/>
          <w:szCs w:val="24"/>
        </w:rPr>
      </w:pP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309"/>
        <w:gridCol w:w="1450"/>
        <w:gridCol w:w="1917"/>
        <w:gridCol w:w="1695"/>
        <w:gridCol w:w="1622"/>
        <w:gridCol w:w="1636"/>
      </w:tblGrid>
      <w:tr w:rsidR="00C12823" w:rsidRPr="00C12823" w14:paraId="7EF4B68F" w14:textId="77777777" w:rsidTr="00F51763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5DA1453A" w14:textId="6E6E18AE" w:rsidR="007659AA" w:rsidRPr="00C12823" w:rsidRDefault="007659AA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lastRenderedPageBreak/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7DEC9540" w14:textId="1003F5C8" w:rsidR="007659AA" w:rsidRPr="00C12823" w:rsidRDefault="007659AA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2436F871" w14:textId="11839121" w:rsidR="007659AA" w:rsidRPr="00C12823" w:rsidRDefault="007659AA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366AA20D" w14:textId="19C7E207" w:rsidR="007659AA" w:rsidRPr="00C12823" w:rsidRDefault="007659AA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33D7A4C4" w14:textId="77777777" w:rsidR="007659AA" w:rsidRPr="00C12823" w:rsidRDefault="007659AA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72D8B716" w14:textId="77777777" w:rsidR="007659AA" w:rsidRPr="00C12823" w:rsidRDefault="007659AA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Técnicas e Instrumentos de Evaluación</w:t>
            </w:r>
          </w:p>
        </w:tc>
      </w:tr>
      <w:tr w:rsidR="00C12823" w:rsidRPr="00C12823" w14:paraId="5B95941D" w14:textId="77777777" w:rsidTr="006E5AC5">
        <w:trPr>
          <w:trHeight w:val="8976"/>
        </w:trPr>
        <w:tc>
          <w:tcPr>
            <w:tcW w:w="1398" w:type="dxa"/>
          </w:tcPr>
          <w:p w14:paraId="645FCB30" w14:textId="6A51F4A5" w:rsidR="007659AA" w:rsidRPr="00C12823" w:rsidRDefault="007D3370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N/A</w:t>
            </w:r>
          </w:p>
        </w:tc>
        <w:tc>
          <w:tcPr>
            <w:tcW w:w="1634" w:type="dxa"/>
          </w:tcPr>
          <w:p w14:paraId="1574F07D" w14:textId="079D39E6" w:rsidR="007659AA" w:rsidRPr="00C12823" w:rsidRDefault="007D3370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N/A</w:t>
            </w:r>
          </w:p>
        </w:tc>
        <w:tc>
          <w:tcPr>
            <w:tcW w:w="1515" w:type="dxa"/>
          </w:tcPr>
          <w:tbl>
            <w:tblPr>
              <w:tblW w:w="170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701"/>
            </w:tblGrid>
            <w:tr w:rsidR="00C12823" w:rsidRPr="00C12823" w14:paraId="3D2E2AD5" w14:textId="77777777" w:rsidTr="00B07D26">
              <w:trPr>
                <w:trHeight w:val="1551"/>
              </w:trPr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3264634" w14:textId="22F14E46" w:rsidR="00181878" w:rsidRDefault="006E5AC5" w:rsidP="008C207F">
                  <w:pPr>
                    <w:spacing w:after="0" w:line="240" w:lineRule="auto"/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</w:pPr>
                  <w:r w:rsidRPr="006E5AC5"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  <w:t>Analizar el entorno empresarial aplicando metodologías de diagnóstico estratégico y el enfoque del marco lógico, a partir de la información interna y externa de la organización.</w:t>
                  </w:r>
                </w:p>
                <w:p w14:paraId="1E549A9D" w14:textId="2EBC41F1" w:rsidR="006E5AC5" w:rsidRDefault="006E5AC5" w:rsidP="008C207F">
                  <w:pPr>
                    <w:spacing w:after="0" w:line="240" w:lineRule="auto"/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</w:pPr>
                </w:p>
                <w:p w14:paraId="073A8A47" w14:textId="5CA7D12A" w:rsidR="006E5AC5" w:rsidRDefault="006E5AC5" w:rsidP="008C207F">
                  <w:pPr>
                    <w:spacing w:after="0" w:line="240" w:lineRule="auto"/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</w:pPr>
                  <w:r w:rsidRPr="006E5AC5"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  <w:t>Elaborar el estudio de mercado y el análisis financiero del proyecto empresarial utilizando herramientas estadísticas y financieras con base en datos reales o simulados.</w:t>
                  </w:r>
                </w:p>
                <w:p w14:paraId="2D102E59" w14:textId="60CEC9FF" w:rsidR="006E5AC5" w:rsidRDefault="006E5AC5" w:rsidP="008C207F">
                  <w:pPr>
                    <w:spacing w:after="0" w:line="240" w:lineRule="auto"/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</w:pPr>
                </w:p>
                <w:p w14:paraId="78282848" w14:textId="23EB80CF" w:rsidR="006E5AC5" w:rsidRDefault="006E5AC5" w:rsidP="008C207F">
                  <w:pPr>
                    <w:spacing w:after="0" w:line="240" w:lineRule="auto"/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</w:pPr>
                  <w:r w:rsidRPr="006E5AC5"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  <w:t xml:space="preserve">valuar los impactos económicos, sociales y ambientales del proyecto empresarial aplicando </w:t>
                  </w:r>
                  <w:r w:rsidRPr="006E5AC5"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  <w:lastRenderedPageBreak/>
                    <w:t>indicadores de rentabilidad, sostenibilidad y responsabilidad social empresarial.</w:t>
                  </w:r>
                </w:p>
                <w:p w14:paraId="1CB958AC" w14:textId="0D8B7F4D" w:rsidR="006E5AC5" w:rsidRDefault="006E5AC5" w:rsidP="008C207F">
                  <w:pPr>
                    <w:spacing w:after="0" w:line="240" w:lineRule="auto"/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</w:pPr>
                </w:p>
                <w:p w14:paraId="3B9F6505" w14:textId="2F9C125E" w:rsidR="006E5AC5" w:rsidRPr="00C12823" w:rsidRDefault="006E5AC5" w:rsidP="008C207F">
                  <w:pPr>
                    <w:spacing w:after="0" w:line="240" w:lineRule="auto"/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</w:pPr>
                  <w:r w:rsidRPr="006E5AC5"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  <w:t>Elaborar el informe final de evaluación del proyecto empresarial integrando resultados obtenidos, conclusiones financieras y estrategias de mejora basadas en indicadores de desempeño.</w:t>
                  </w:r>
                </w:p>
                <w:p w14:paraId="6C315F9E" w14:textId="44E7FEC9" w:rsidR="00181878" w:rsidRPr="00C12823" w:rsidRDefault="00181878" w:rsidP="008C207F">
                  <w:pPr>
                    <w:spacing w:after="0" w:line="240" w:lineRule="auto"/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</w:pPr>
                </w:p>
              </w:tc>
            </w:tr>
            <w:tr w:rsidR="00C12823" w:rsidRPr="00C12823" w14:paraId="146D3A4B" w14:textId="77777777" w:rsidTr="006E5AC5">
              <w:trPr>
                <w:trHeight w:val="1292"/>
              </w:trPr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F2E0B1E" w14:textId="799309C4" w:rsidR="00181878" w:rsidRPr="00C12823" w:rsidRDefault="00181878" w:rsidP="006E5AC5">
                  <w:pPr>
                    <w:spacing w:after="0" w:line="240" w:lineRule="auto"/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</w:pPr>
                </w:p>
              </w:tc>
            </w:tr>
            <w:tr w:rsidR="00C12823" w:rsidRPr="00C12823" w14:paraId="765F6A3C" w14:textId="77777777" w:rsidTr="006E5AC5">
              <w:trPr>
                <w:trHeight w:val="1292"/>
              </w:trPr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D621228" w14:textId="0DBFD5D0" w:rsidR="00181878" w:rsidRPr="00C12823" w:rsidRDefault="00181878" w:rsidP="008C207F">
                  <w:pPr>
                    <w:spacing w:after="0" w:line="240" w:lineRule="auto"/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</w:pPr>
                </w:p>
              </w:tc>
            </w:tr>
            <w:tr w:rsidR="00C12823" w:rsidRPr="00C12823" w14:paraId="2D1B5B0F" w14:textId="77777777" w:rsidTr="006E5AC5">
              <w:trPr>
                <w:trHeight w:val="1292"/>
              </w:trPr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57B7A9B" w14:textId="1B63BF1F" w:rsidR="00181878" w:rsidRPr="00C12823" w:rsidRDefault="00181878" w:rsidP="008C207F">
                  <w:pPr>
                    <w:spacing w:after="0" w:line="240" w:lineRule="auto"/>
                    <w:rPr>
                      <w:rFonts w:eastAsia="Times New Roman" w:cs="Calibri"/>
                      <w:bCs/>
                      <w:sz w:val="24"/>
                      <w:szCs w:val="24"/>
                      <w:lang w:eastAsia="es-CO"/>
                    </w:rPr>
                  </w:pPr>
                </w:p>
              </w:tc>
            </w:tr>
          </w:tbl>
          <w:p w14:paraId="2B92BADE" w14:textId="0177CE48" w:rsidR="007659AA" w:rsidRPr="00C12823" w:rsidRDefault="007659AA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1698" w:type="dxa"/>
          </w:tcPr>
          <w:p w14:paraId="30948BE8" w14:textId="77777777" w:rsidR="003B7E62" w:rsidRDefault="000A70E4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0A70E4">
              <w:rPr>
                <w:rFonts w:cs="Calibri"/>
                <w:bCs/>
                <w:sz w:val="24"/>
                <w:szCs w:val="24"/>
              </w:rPr>
              <w:lastRenderedPageBreak/>
              <w:t>Informe o dossier de diagnóstico comunitario que incluya: caracterización del territorio, análisis sociocultural, matriz de necesidades priorizadas e interpretación de resultados.</w:t>
            </w:r>
          </w:p>
          <w:p w14:paraId="0F7132B0" w14:textId="77777777" w:rsidR="000A70E4" w:rsidRDefault="000A70E4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</w:p>
          <w:p w14:paraId="244A2153" w14:textId="77777777" w:rsidR="000A70E4" w:rsidRDefault="00B07D26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proofErr w:type="gramStart"/>
            <w:r w:rsidRPr="00B07D26">
              <w:rPr>
                <w:rFonts w:cs="Calibri"/>
                <w:bCs/>
                <w:sz w:val="24"/>
                <w:szCs w:val="24"/>
              </w:rPr>
              <w:t>Matriz  analítica</w:t>
            </w:r>
            <w:proofErr w:type="gramEnd"/>
            <w:r w:rsidRPr="00B07D26">
              <w:rPr>
                <w:rFonts w:cs="Calibri"/>
                <w:bCs/>
                <w:sz w:val="24"/>
                <w:szCs w:val="24"/>
              </w:rPr>
              <w:t xml:space="preserve"> sobre la metodología de proyectos comunitarios, con reflexión sobre su aplicabilidad e impacto en la comunidad.</w:t>
            </w:r>
          </w:p>
          <w:p w14:paraId="0AD4FAF1" w14:textId="77777777" w:rsidR="00B07D26" w:rsidRDefault="00B07D26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</w:p>
          <w:p w14:paraId="32C549AA" w14:textId="77777777" w:rsidR="00B07D26" w:rsidRDefault="00B07D26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B07D26">
              <w:rPr>
                <w:rFonts w:cs="Calibri"/>
                <w:bCs/>
                <w:sz w:val="24"/>
                <w:szCs w:val="24"/>
              </w:rPr>
              <w:t xml:space="preserve">Registro o bitácora de participación con actas, acuerdos, fotografías, lista de asistentes y evidencias del uso de </w:t>
            </w:r>
            <w:r w:rsidRPr="00B07D26">
              <w:rPr>
                <w:rFonts w:cs="Calibri"/>
                <w:bCs/>
                <w:sz w:val="24"/>
                <w:szCs w:val="24"/>
              </w:rPr>
              <w:lastRenderedPageBreak/>
              <w:t>técnicas participativas.</w:t>
            </w:r>
          </w:p>
          <w:p w14:paraId="24E5EC53" w14:textId="24D19908" w:rsidR="00B07D26" w:rsidRPr="00C12823" w:rsidRDefault="00B07D26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B07D26">
              <w:rPr>
                <w:rFonts w:cs="Calibri"/>
                <w:bCs/>
                <w:sz w:val="24"/>
                <w:szCs w:val="24"/>
              </w:rPr>
              <w:t>Documento final del proyecto comunitario con estructura técnica (antecedentes, objetivos, actividades, presupuesto, cronograma, evaluación).</w:t>
            </w:r>
          </w:p>
        </w:tc>
        <w:tc>
          <w:tcPr>
            <w:tcW w:w="1673" w:type="dxa"/>
          </w:tcPr>
          <w:p w14:paraId="1F48F583" w14:textId="77777777" w:rsidR="007659AA" w:rsidRDefault="006E5AC5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6E5AC5">
              <w:rPr>
                <w:rFonts w:cs="Calibri"/>
                <w:bCs/>
                <w:sz w:val="24"/>
                <w:szCs w:val="24"/>
              </w:rPr>
              <w:lastRenderedPageBreak/>
              <w:t>caracteriza el entorno, según metodologías de investigación y marco lógico. selecciona el tipo de proyecto a utilizar en una investigación según necesidades de la empresa.</w:t>
            </w:r>
          </w:p>
          <w:p w14:paraId="7B59130D" w14:textId="77777777" w:rsidR="006E5AC5" w:rsidRDefault="006E5AC5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</w:p>
          <w:p w14:paraId="78D1788A" w14:textId="77777777" w:rsidR="006E5AC5" w:rsidRDefault="006E5AC5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6E5AC5">
              <w:rPr>
                <w:rFonts w:cs="Calibri"/>
                <w:bCs/>
                <w:sz w:val="24"/>
                <w:szCs w:val="24"/>
              </w:rPr>
              <w:t>elabora el estudio del mercado acorde a los objetivos del proyecto y necesidades del consumidor. realiza el análisis financiero del proyecto según las necesidades de inversión y proyecciones financieras.</w:t>
            </w:r>
          </w:p>
          <w:p w14:paraId="014476E4" w14:textId="77777777" w:rsidR="006E5AC5" w:rsidRDefault="006E5AC5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</w:p>
          <w:p w14:paraId="7646DE47" w14:textId="74E42C50" w:rsidR="006E5AC5" w:rsidRDefault="006E5AC5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6E5AC5">
              <w:rPr>
                <w:rFonts w:cs="Calibri"/>
                <w:bCs/>
                <w:sz w:val="24"/>
                <w:szCs w:val="24"/>
              </w:rPr>
              <w:t>mide los impactos económicos y sociales del proyecto en función de los beneficios y costos esperados en la comunidad. utiliza mecanismos que, desde el punto de vista ambiental, se deben tener en cuenta para la evaluación del proyecto</w:t>
            </w:r>
          </w:p>
          <w:p w14:paraId="7084EE06" w14:textId="36AC4ADA" w:rsidR="006E5AC5" w:rsidRDefault="006E5AC5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</w:p>
          <w:p w14:paraId="0AC04B9D" w14:textId="7DBE9C8F" w:rsidR="006E5AC5" w:rsidRDefault="006E5AC5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6E5AC5">
              <w:rPr>
                <w:rFonts w:cs="Calibri"/>
                <w:bCs/>
                <w:sz w:val="24"/>
                <w:szCs w:val="24"/>
              </w:rPr>
              <w:t>elabora informe de evaluación de resultados de un</w:t>
            </w:r>
          </w:p>
          <w:p w14:paraId="23A802B2" w14:textId="17CA4BB9" w:rsidR="006E5AC5" w:rsidRPr="00C12823" w:rsidRDefault="006E5AC5" w:rsidP="008C207F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1711" w:type="dxa"/>
          </w:tcPr>
          <w:p w14:paraId="22BD4E88" w14:textId="77777777" w:rsidR="00F2719C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lastRenderedPageBreak/>
              <w:t>Lista de chequeo</w:t>
            </w:r>
          </w:p>
          <w:p w14:paraId="1F98F5C5" w14:textId="7777777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4D2424D2" w14:textId="7777777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29601C44" w14:textId="7777777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31F3519E" w14:textId="7777777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2E284F3B" w14:textId="7777777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1680596C" w14:textId="7777777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12484BCF" w14:textId="7777777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278E6D1B" w14:textId="7777777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234B86F6" w14:textId="77777777" w:rsidR="00B07D26" w:rsidRDefault="00B07D26" w:rsidP="00B07D26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Lista de chequeo</w:t>
            </w:r>
          </w:p>
          <w:p w14:paraId="78BC0D2F" w14:textId="383B5838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57B43AD4" w14:textId="3841B2BB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4B726FFF" w14:textId="003F6F18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1C959CF3" w14:textId="32B2D6B8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11E41ACD" w14:textId="76E4E8A9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46BE9275" w14:textId="18055E1C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6878FEBD" w14:textId="77777777" w:rsidR="00B07D26" w:rsidRDefault="00B07D26" w:rsidP="00B07D26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Lista de chequeo</w:t>
            </w:r>
          </w:p>
          <w:p w14:paraId="20F81637" w14:textId="16C101F0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0573FF93" w14:textId="4E206465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4BB86729" w14:textId="7C5A5C05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31891AA3" w14:textId="73CFAB90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00F5B70A" w14:textId="6D7BBAB2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3EB6241E" w14:textId="6C94760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1680D04C" w14:textId="3DD64589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242DD877" w14:textId="77777777" w:rsidR="00B07D26" w:rsidRDefault="00B07D26" w:rsidP="00B07D26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Lista de chequeo</w:t>
            </w:r>
          </w:p>
          <w:p w14:paraId="603674DB" w14:textId="7777777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7ECA9C2C" w14:textId="7777777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3CFC03AA" w14:textId="7777777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54B6A9EB" w14:textId="7777777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1451DB02" w14:textId="77777777" w:rsidR="00B07D26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  <w:p w14:paraId="7F7C38A2" w14:textId="7EA17D53" w:rsidR="00B07D26" w:rsidRPr="00C12823" w:rsidRDefault="00B07D26" w:rsidP="008C207F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</w:tr>
    </w:tbl>
    <w:p w14:paraId="03C363E3" w14:textId="77777777" w:rsidR="009448E8" w:rsidRPr="00C12823" w:rsidRDefault="00F51763" w:rsidP="008C207F">
      <w:pPr>
        <w:tabs>
          <w:tab w:val="left" w:pos="1470"/>
        </w:tabs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C12823">
        <w:rPr>
          <w:rFonts w:cs="Calibri"/>
          <w:bCs/>
          <w:sz w:val="24"/>
          <w:szCs w:val="24"/>
        </w:rPr>
        <w:lastRenderedPageBreak/>
        <w:tab/>
      </w:r>
    </w:p>
    <w:p w14:paraId="0CCB4776" w14:textId="0C1B060A" w:rsidR="00F51763" w:rsidRPr="004055EC" w:rsidRDefault="00B53D0D" w:rsidP="008C207F">
      <w:pPr>
        <w:tabs>
          <w:tab w:val="left" w:pos="1470"/>
        </w:tabs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4055EC">
        <w:rPr>
          <w:rFonts w:cs="Calibri"/>
          <w:b/>
          <w:sz w:val="24"/>
          <w:szCs w:val="24"/>
        </w:rPr>
        <w:t>5. GLOSARIO DE TÉRMINOS</w:t>
      </w:r>
    </w:p>
    <w:p w14:paraId="15ADBB07" w14:textId="77777777" w:rsidR="009448E8" w:rsidRPr="00C12823" w:rsidRDefault="009448E8" w:rsidP="008C207F">
      <w:pPr>
        <w:spacing w:after="0" w:line="240" w:lineRule="auto"/>
        <w:rPr>
          <w:rFonts w:cs="Calibri"/>
          <w:bCs/>
          <w:sz w:val="24"/>
          <w:szCs w:val="24"/>
        </w:rPr>
      </w:pPr>
    </w:p>
    <w:p w14:paraId="6D812BFE" w14:textId="60F798CC" w:rsidR="00B53D0D" w:rsidRPr="004055EC" w:rsidRDefault="00B53D0D" w:rsidP="008C207F">
      <w:pPr>
        <w:spacing w:after="0" w:line="240" w:lineRule="auto"/>
        <w:rPr>
          <w:rFonts w:cs="Calibri"/>
          <w:b/>
          <w:sz w:val="24"/>
          <w:szCs w:val="24"/>
        </w:rPr>
      </w:pPr>
      <w:r w:rsidRPr="004055EC">
        <w:rPr>
          <w:rFonts w:cs="Calibri"/>
          <w:b/>
          <w:sz w:val="24"/>
          <w:szCs w:val="24"/>
        </w:rPr>
        <w:t>6. REFERENTES BILBIOGRÁFICOS</w:t>
      </w:r>
    </w:p>
    <w:p w14:paraId="51491903" w14:textId="379B3898" w:rsidR="0092729E" w:rsidRPr="00C12823" w:rsidRDefault="00B53D0D" w:rsidP="008C207F">
      <w:pPr>
        <w:spacing w:line="240" w:lineRule="auto"/>
        <w:jc w:val="both"/>
        <w:rPr>
          <w:rFonts w:cs="Calibri"/>
          <w:bCs/>
          <w:sz w:val="24"/>
          <w:szCs w:val="24"/>
        </w:rPr>
      </w:pPr>
      <w:r w:rsidRPr="00C12823">
        <w:rPr>
          <w:rFonts w:cs="Calibri"/>
          <w:bCs/>
          <w:sz w:val="24"/>
          <w:szCs w:val="24"/>
        </w:rPr>
        <w:t>Construya o cite documentos de apoyo para el desarrollo de la guía, según lo establecido en la guía de desarrollo curricular</w:t>
      </w:r>
      <w:r w:rsidR="00834292" w:rsidRPr="00C12823">
        <w:rPr>
          <w:rFonts w:cs="Calibri"/>
          <w:bCs/>
          <w:sz w:val="24"/>
          <w:szCs w:val="24"/>
        </w:rPr>
        <w:t>. (</w:t>
      </w:r>
      <w:r w:rsidR="00E413A0" w:rsidRPr="00C12823">
        <w:rPr>
          <w:rFonts w:cs="Calibri"/>
          <w:bCs/>
          <w:sz w:val="24"/>
          <w:szCs w:val="24"/>
        </w:rPr>
        <w:t>BIBLIOGRAFÍA / WEBGRAFÍA).</w:t>
      </w:r>
    </w:p>
    <w:p w14:paraId="5CAA70A7" w14:textId="77777777" w:rsidR="0092729E" w:rsidRPr="00C12823" w:rsidRDefault="0092729E" w:rsidP="008C207F">
      <w:pPr>
        <w:spacing w:after="0" w:line="240" w:lineRule="auto"/>
        <w:rPr>
          <w:rFonts w:cs="Calibri"/>
          <w:bCs/>
          <w:sz w:val="24"/>
          <w:szCs w:val="24"/>
        </w:rPr>
      </w:pPr>
    </w:p>
    <w:p w14:paraId="3FC10496" w14:textId="77777777" w:rsidR="0092729E" w:rsidRPr="00C12823" w:rsidRDefault="0092729E" w:rsidP="008C207F">
      <w:pPr>
        <w:spacing w:after="0" w:line="240" w:lineRule="auto"/>
        <w:rPr>
          <w:rFonts w:cs="Calibri"/>
          <w:bCs/>
          <w:sz w:val="24"/>
          <w:szCs w:val="24"/>
        </w:rPr>
      </w:pPr>
    </w:p>
    <w:p w14:paraId="294A3AAC" w14:textId="11B09E99" w:rsidR="00B53D0D" w:rsidRPr="004055EC" w:rsidRDefault="00B53D0D" w:rsidP="008C207F">
      <w:pPr>
        <w:spacing w:after="0" w:line="240" w:lineRule="auto"/>
        <w:rPr>
          <w:rFonts w:cs="Calibri"/>
          <w:b/>
          <w:sz w:val="24"/>
          <w:szCs w:val="24"/>
        </w:rPr>
      </w:pPr>
      <w:r w:rsidRPr="004055EC">
        <w:rPr>
          <w:rFonts w:cs="Calibri"/>
          <w:b/>
          <w:sz w:val="24"/>
          <w:szCs w:val="24"/>
        </w:rPr>
        <w:t>7. CONTROL DEL DOCUMENTO</w:t>
      </w:r>
    </w:p>
    <w:p w14:paraId="3EB68442" w14:textId="77777777" w:rsidR="0092729E" w:rsidRPr="00C12823" w:rsidRDefault="0092729E" w:rsidP="008C207F">
      <w:pPr>
        <w:spacing w:after="0" w:line="240" w:lineRule="auto"/>
        <w:rPr>
          <w:rFonts w:cs="Calibri"/>
          <w:bCs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C12823" w:rsidRPr="00C12823" w14:paraId="713DDDE6" w14:textId="77777777" w:rsidTr="00F51763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C12823" w:rsidRDefault="00B53D0D" w:rsidP="008C207F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C12823" w:rsidRDefault="00B53D0D" w:rsidP="008C207F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C12823" w:rsidRDefault="00B53D0D" w:rsidP="008C207F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14:paraId="3605856A" w14:textId="77777777" w:rsidR="00B53D0D" w:rsidRPr="00C12823" w:rsidRDefault="00B53D0D" w:rsidP="008C207F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0CDC0F26" w14:textId="77777777" w:rsidR="00B53D0D" w:rsidRPr="00C12823" w:rsidRDefault="00B53D0D" w:rsidP="008C207F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Fecha</w:t>
            </w:r>
          </w:p>
        </w:tc>
      </w:tr>
      <w:tr w:rsidR="00B53D0D" w:rsidRPr="00C12823" w14:paraId="3F4A6432" w14:textId="77777777" w:rsidTr="009448E8">
        <w:trPr>
          <w:trHeight w:val="365"/>
        </w:trPr>
        <w:tc>
          <w:tcPr>
            <w:tcW w:w="1242" w:type="dxa"/>
          </w:tcPr>
          <w:p w14:paraId="6D76AA20" w14:textId="0C6CDA8E" w:rsidR="00B53D0D" w:rsidRPr="00C12823" w:rsidRDefault="00B53D0D" w:rsidP="008C207F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 xml:space="preserve">Autor </w:t>
            </w:r>
          </w:p>
        </w:tc>
        <w:tc>
          <w:tcPr>
            <w:tcW w:w="2694" w:type="dxa"/>
          </w:tcPr>
          <w:p w14:paraId="7C698B47" w14:textId="163E5AEF" w:rsidR="00B53D0D" w:rsidRPr="00C12823" w:rsidRDefault="007D3370" w:rsidP="008C207F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proofErr w:type="spellStart"/>
            <w:proofErr w:type="gramStart"/>
            <w:r w:rsidRPr="00C12823">
              <w:rPr>
                <w:rFonts w:cs="Calibri"/>
                <w:bCs/>
                <w:sz w:val="24"/>
                <w:szCs w:val="24"/>
              </w:rPr>
              <w:t>Adrina</w:t>
            </w:r>
            <w:proofErr w:type="spellEnd"/>
            <w:r w:rsidRPr="00C12823">
              <w:rPr>
                <w:rFonts w:cs="Calibri"/>
                <w:bCs/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1559" w:type="dxa"/>
          </w:tcPr>
          <w:p w14:paraId="78111428" w14:textId="588976AC" w:rsidR="00B53D0D" w:rsidRPr="00C12823" w:rsidRDefault="007D3370" w:rsidP="008C207F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Instructora</w:t>
            </w:r>
          </w:p>
        </w:tc>
        <w:tc>
          <w:tcPr>
            <w:tcW w:w="1701" w:type="dxa"/>
          </w:tcPr>
          <w:p w14:paraId="423F3BFD" w14:textId="5DECE22E" w:rsidR="00B53D0D" w:rsidRPr="00C12823" w:rsidRDefault="007D3370" w:rsidP="008C207F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Formación</w:t>
            </w:r>
          </w:p>
        </w:tc>
        <w:tc>
          <w:tcPr>
            <w:tcW w:w="2551" w:type="dxa"/>
          </w:tcPr>
          <w:p w14:paraId="0EED43B0" w14:textId="1CE06883" w:rsidR="00B53D0D" w:rsidRPr="00C12823" w:rsidRDefault="007D3370" w:rsidP="008C207F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29/10/2025</w:t>
            </w:r>
          </w:p>
        </w:tc>
      </w:tr>
    </w:tbl>
    <w:p w14:paraId="4D6657C4" w14:textId="77777777" w:rsidR="0092729E" w:rsidRPr="00C12823" w:rsidRDefault="0092729E" w:rsidP="008C207F">
      <w:pPr>
        <w:spacing w:line="240" w:lineRule="auto"/>
        <w:rPr>
          <w:rFonts w:cs="Calibri"/>
          <w:bCs/>
          <w:sz w:val="24"/>
          <w:szCs w:val="24"/>
        </w:rPr>
      </w:pPr>
    </w:p>
    <w:p w14:paraId="2E14072D" w14:textId="7AFCC033" w:rsidR="00B53D0D" w:rsidRPr="004055EC" w:rsidRDefault="00B53D0D" w:rsidP="008C207F">
      <w:pPr>
        <w:spacing w:line="240" w:lineRule="auto"/>
        <w:rPr>
          <w:rFonts w:cs="Calibri"/>
          <w:b/>
          <w:sz w:val="24"/>
          <w:szCs w:val="24"/>
        </w:rPr>
      </w:pPr>
      <w:r w:rsidRPr="004055EC">
        <w:rPr>
          <w:rFonts w:cs="Calibri"/>
          <w:b/>
          <w:sz w:val="24"/>
          <w:szCs w:val="24"/>
        </w:rPr>
        <w:t>8. CONTROL DE CAMBIOS 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C12823" w:rsidRPr="00C12823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C12823" w:rsidRDefault="00B53D0D" w:rsidP="008C207F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C12823" w:rsidRDefault="00B53D0D" w:rsidP="008C207F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C12823" w:rsidRDefault="00B53D0D" w:rsidP="008C207F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C12823" w:rsidRDefault="00B53D0D" w:rsidP="008C207F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C12823" w:rsidRDefault="00B53D0D" w:rsidP="008C207F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C12823" w:rsidRDefault="00B53D0D" w:rsidP="008C207F">
            <w:pPr>
              <w:spacing w:after="0"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Razón del Cambio</w:t>
            </w:r>
          </w:p>
        </w:tc>
      </w:tr>
      <w:tr w:rsidR="00B53D0D" w:rsidRPr="00C12823" w14:paraId="7D3D6392" w14:textId="77777777" w:rsidTr="00F51763">
        <w:tc>
          <w:tcPr>
            <w:tcW w:w="1235" w:type="dxa"/>
          </w:tcPr>
          <w:p w14:paraId="225C3536" w14:textId="77777777" w:rsidR="00B53D0D" w:rsidRPr="00C12823" w:rsidRDefault="00B53D0D" w:rsidP="008C207F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C12823">
              <w:rPr>
                <w:rFonts w:cs="Calibri"/>
                <w:bCs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C12823" w:rsidRDefault="00B53D0D" w:rsidP="008C207F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466F5F" w14:textId="77777777" w:rsidR="00B53D0D" w:rsidRPr="00C12823" w:rsidRDefault="00B53D0D" w:rsidP="008C207F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2B6442" w14:textId="77777777" w:rsidR="00B53D0D" w:rsidRPr="00C12823" w:rsidRDefault="00B53D0D" w:rsidP="008C207F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795" w:type="dxa"/>
          </w:tcPr>
          <w:p w14:paraId="32B1FC2A" w14:textId="77777777" w:rsidR="00B53D0D" w:rsidRPr="00C12823" w:rsidRDefault="00B53D0D" w:rsidP="008C207F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1934" w:type="dxa"/>
          </w:tcPr>
          <w:p w14:paraId="712395F9" w14:textId="77777777" w:rsidR="00B53D0D" w:rsidRPr="00C12823" w:rsidRDefault="00B53D0D" w:rsidP="008C207F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</w:tr>
    </w:tbl>
    <w:p w14:paraId="746D39ED" w14:textId="77777777" w:rsidR="0092729E" w:rsidRPr="00C12823" w:rsidRDefault="0092729E" w:rsidP="008C207F">
      <w:pPr>
        <w:spacing w:after="0" w:line="240" w:lineRule="auto"/>
        <w:rPr>
          <w:rFonts w:cs="Calibri"/>
          <w:bCs/>
          <w:sz w:val="24"/>
          <w:szCs w:val="24"/>
        </w:rPr>
      </w:pPr>
    </w:p>
    <w:p w14:paraId="584E6CCF" w14:textId="77777777" w:rsidR="008C207F" w:rsidRPr="00C12823" w:rsidRDefault="008C207F" w:rsidP="008C207F">
      <w:pPr>
        <w:spacing w:after="0" w:line="240" w:lineRule="auto"/>
        <w:rPr>
          <w:rFonts w:cs="Calibri"/>
          <w:bCs/>
          <w:sz w:val="24"/>
          <w:szCs w:val="24"/>
        </w:rPr>
      </w:pPr>
    </w:p>
    <w:sectPr w:rsidR="008C207F" w:rsidRPr="00C12823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B8AF95" w14:textId="77777777" w:rsidR="00952A13" w:rsidRDefault="00952A13">
      <w:pPr>
        <w:spacing w:after="0" w:line="240" w:lineRule="auto"/>
      </w:pPr>
      <w:r>
        <w:separator/>
      </w:r>
    </w:p>
  </w:endnote>
  <w:endnote w:type="continuationSeparator" w:id="0">
    <w:p w14:paraId="343A407B" w14:textId="77777777" w:rsidR="00952A13" w:rsidRDefault="00952A13">
      <w:pPr>
        <w:spacing w:after="0" w:line="240" w:lineRule="auto"/>
      </w:pPr>
      <w:r>
        <w:continuationSeparator/>
      </w:r>
    </w:p>
  </w:endnote>
  <w:endnote w:type="continuationNotice" w:id="1">
    <w:p w14:paraId="5947BB19" w14:textId="77777777" w:rsidR="00952A13" w:rsidRDefault="00952A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ED35F8" w14:textId="77777777" w:rsidR="00952A13" w:rsidRDefault="00952A13">
      <w:pPr>
        <w:spacing w:after="0" w:line="240" w:lineRule="auto"/>
      </w:pPr>
      <w:r>
        <w:separator/>
      </w:r>
    </w:p>
  </w:footnote>
  <w:footnote w:type="continuationSeparator" w:id="0">
    <w:p w14:paraId="304C9E0E" w14:textId="77777777" w:rsidR="00952A13" w:rsidRDefault="00952A13">
      <w:pPr>
        <w:spacing w:after="0" w:line="240" w:lineRule="auto"/>
      </w:pPr>
      <w:r>
        <w:continuationSeparator/>
      </w:r>
    </w:p>
  </w:footnote>
  <w:footnote w:type="continuationNotice" w:id="1">
    <w:p w14:paraId="04898298" w14:textId="77777777" w:rsidR="00952A13" w:rsidRDefault="00952A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60AA8" w14:textId="6D30D285" w:rsidR="00F51763" w:rsidRDefault="00952A13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2050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DF2BE" w14:textId="36BC9D2D" w:rsidR="00E85AFD" w:rsidRDefault="00952A13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2049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C7C80"/>
    <w:multiLevelType w:val="multilevel"/>
    <w:tmpl w:val="FF367E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142BE8"/>
    <w:multiLevelType w:val="multilevel"/>
    <w:tmpl w:val="4C3E7F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EC572D"/>
    <w:multiLevelType w:val="multilevel"/>
    <w:tmpl w:val="31E8E4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9501C3"/>
    <w:multiLevelType w:val="multilevel"/>
    <w:tmpl w:val="A6C2E4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B0113A"/>
    <w:multiLevelType w:val="multilevel"/>
    <w:tmpl w:val="4240F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01091"/>
    <w:multiLevelType w:val="hybridMultilevel"/>
    <w:tmpl w:val="840C4FF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533314"/>
    <w:multiLevelType w:val="multilevel"/>
    <w:tmpl w:val="A4D2B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D860C7"/>
    <w:multiLevelType w:val="multilevel"/>
    <w:tmpl w:val="D884BC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1D712554"/>
    <w:multiLevelType w:val="multilevel"/>
    <w:tmpl w:val="92868E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486A55"/>
    <w:multiLevelType w:val="hybridMultilevel"/>
    <w:tmpl w:val="F8FEEA8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781FC7"/>
    <w:multiLevelType w:val="multilevel"/>
    <w:tmpl w:val="91E809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30" w:hanging="57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0CC6999"/>
    <w:multiLevelType w:val="multilevel"/>
    <w:tmpl w:val="C0F28C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B750A1"/>
    <w:multiLevelType w:val="multilevel"/>
    <w:tmpl w:val="0804E0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73776F"/>
    <w:multiLevelType w:val="multilevel"/>
    <w:tmpl w:val="5066AF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F95107"/>
    <w:multiLevelType w:val="multilevel"/>
    <w:tmpl w:val="68AACB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244D80"/>
    <w:multiLevelType w:val="hybridMultilevel"/>
    <w:tmpl w:val="C2F81896"/>
    <w:lvl w:ilvl="0" w:tplc="240A000F">
      <w:start w:val="1"/>
      <w:numFmt w:val="decimal"/>
      <w:lvlText w:val="%1."/>
      <w:lvlJc w:val="left"/>
      <w:pPr>
        <w:ind w:left="6" w:hanging="360"/>
      </w:pPr>
    </w:lvl>
    <w:lvl w:ilvl="1" w:tplc="240A0019" w:tentative="1">
      <w:start w:val="1"/>
      <w:numFmt w:val="lowerLetter"/>
      <w:lvlText w:val="%2."/>
      <w:lvlJc w:val="left"/>
      <w:pPr>
        <w:ind w:left="726" w:hanging="360"/>
      </w:pPr>
    </w:lvl>
    <w:lvl w:ilvl="2" w:tplc="240A001B" w:tentative="1">
      <w:start w:val="1"/>
      <w:numFmt w:val="lowerRoman"/>
      <w:lvlText w:val="%3."/>
      <w:lvlJc w:val="right"/>
      <w:pPr>
        <w:ind w:left="1446" w:hanging="180"/>
      </w:pPr>
    </w:lvl>
    <w:lvl w:ilvl="3" w:tplc="240A000F" w:tentative="1">
      <w:start w:val="1"/>
      <w:numFmt w:val="decimal"/>
      <w:lvlText w:val="%4."/>
      <w:lvlJc w:val="left"/>
      <w:pPr>
        <w:ind w:left="2166" w:hanging="360"/>
      </w:pPr>
    </w:lvl>
    <w:lvl w:ilvl="4" w:tplc="240A0019" w:tentative="1">
      <w:start w:val="1"/>
      <w:numFmt w:val="lowerLetter"/>
      <w:lvlText w:val="%5."/>
      <w:lvlJc w:val="left"/>
      <w:pPr>
        <w:ind w:left="2886" w:hanging="360"/>
      </w:pPr>
    </w:lvl>
    <w:lvl w:ilvl="5" w:tplc="240A001B" w:tentative="1">
      <w:start w:val="1"/>
      <w:numFmt w:val="lowerRoman"/>
      <w:lvlText w:val="%6."/>
      <w:lvlJc w:val="right"/>
      <w:pPr>
        <w:ind w:left="3606" w:hanging="180"/>
      </w:pPr>
    </w:lvl>
    <w:lvl w:ilvl="6" w:tplc="240A000F" w:tentative="1">
      <w:start w:val="1"/>
      <w:numFmt w:val="decimal"/>
      <w:lvlText w:val="%7."/>
      <w:lvlJc w:val="left"/>
      <w:pPr>
        <w:ind w:left="4326" w:hanging="360"/>
      </w:pPr>
    </w:lvl>
    <w:lvl w:ilvl="7" w:tplc="240A0019" w:tentative="1">
      <w:start w:val="1"/>
      <w:numFmt w:val="lowerLetter"/>
      <w:lvlText w:val="%8."/>
      <w:lvlJc w:val="left"/>
      <w:pPr>
        <w:ind w:left="5046" w:hanging="360"/>
      </w:pPr>
    </w:lvl>
    <w:lvl w:ilvl="8" w:tplc="240A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16" w15:restartNumberingAfterBreak="0">
    <w:nsid w:val="27CB3F75"/>
    <w:multiLevelType w:val="multilevel"/>
    <w:tmpl w:val="38CAF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B56A34"/>
    <w:multiLevelType w:val="multilevel"/>
    <w:tmpl w:val="10F616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C37FF"/>
    <w:multiLevelType w:val="multilevel"/>
    <w:tmpl w:val="D5966E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4FB35E2"/>
    <w:multiLevelType w:val="hybridMultilevel"/>
    <w:tmpl w:val="C152DFA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8B4E37"/>
    <w:multiLevelType w:val="multilevel"/>
    <w:tmpl w:val="9D46F6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47710B"/>
    <w:multiLevelType w:val="multilevel"/>
    <w:tmpl w:val="06402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69406C"/>
    <w:multiLevelType w:val="multilevel"/>
    <w:tmpl w:val="783AE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ABE4830"/>
    <w:multiLevelType w:val="multilevel"/>
    <w:tmpl w:val="1F22CD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AF75236"/>
    <w:multiLevelType w:val="multilevel"/>
    <w:tmpl w:val="3AD0A9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3CA36EF8"/>
    <w:multiLevelType w:val="multilevel"/>
    <w:tmpl w:val="F0DEF3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D343CAB"/>
    <w:multiLevelType w:val="multilevel"/>
    <w:tmpl w:val="6818FD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1870953"/>
    <w:multiLevelType w:val="multilevel"/>
    <w:tmpl w:val="D2A237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 w15:restartNumberingAfterBreak="0">
    <w:nsid w:val="427719D7"/>
    <w:multiLevelType w:val="multilevel"/>
    <w:tmpl w:val="FF504E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4DF51AF"/>
    <w:multiLevelType w:val="multilevel"/>
    <w:tmpl w:val="EB00F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9C6661A"/>
    <w:multiLevelType w:val="multilevel"/>
    <w:tmpl w:val="62BE74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A933647"/>
    <w:multiLevelType w:val="multilevel"/>
    <w:tmpl w:val="F3102F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E8C23B6"/>
    <w:multiLevelType w:val="multilevel"/>
    <w:tmpl w:val="82ECF7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FBF136A"/>
    <w:multiLevelType w:val="multilevel"/>
    <w:tmpl w:val="DA326A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610655F"/>
    <w:multiLevelType w:val="multilevel"/>
    <w:tmpl w:val="992CAB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7047067"/>
    <w:multiLevelType w:val="multilevel"/>
    <w:tmpl w:val="00DA1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7" w15:restartNumberingAfterBreak="0">
    <w:nsid w:val="5E787C57"/>
    <w:multiLevelType w:val="multilevel"/>
    <w:tmpl w:val="CF98BA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8" w15:restartNumberingAfterBreak="0">
    <w:nsid w:val="60766811"/>
    <w:multiLevelType w:val="multilevel"/>
    <w:tmpl w:val="42344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2D01D2C"/>
    <w:multiLevelType w:val="multilevel"/>
    <w:tmpl w:val="CD746E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2F33E7C"/>
    <w:multiLevelType w:val="multilevel"/>
    <w:tmpl w:val="9836C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2F64CAE"/>
    <w:multiLevelType w:val="multilevel"/>
    <w:tmpl w:val="FC2A68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40306B6"/>
    <w:multiLevelType w:val="multilevel"/>
    <w:tmpl w:val="5C965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8956C80"/>
    <w:multiLevelType w:val="multilevel"/>
    <w:tmpl w:val="57F2754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3"/>
      <w:numFmt w:val="decimal"/>
      <w:isLgl/>
      <w:lvlText w:val="%1.%2"/>
      <w:lvlJc w:val="left"/>
      <w:pPr>
        <w:ind w:left="1290" w:hanging="57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4" w15:restartNumberingAfterBreak="0">
    <w:nsid w:val="69762776"/>
    <w:multiLevelType w:val="multilevel"/>
    <w:tmpl w:val="35BA90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A7B509C"/>
    <w:multiLevelType w:val="multilevel"/>
    <w:tmpl w:val="54CCA1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D3E38B2"/>
    <w:multiLevelType w:val="multilevel"/>
    <w:tmpl w:val="6D7CA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F30456D"/>
    <w:multiLevelType w:val="multilevel"/>
    <w:tmpl w:val="55983F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0B35BA5"/>
    <w:multiLevelType w:val="multilevel"/>
    <w:tmpl w:val="0DB4F2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9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0" w15:restartNumberingAfterBreak="0">
    <w:nsid w:val="714A7439"/>
    <w:multiLevelType w:val="multilevel"/>
    <w:tmpl w:val="DC2053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1C7268D"/>
    <w:multiLevelType w:val="multilevel"/>
    <w:tmpl w:val="69EE6D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6766523"/>
    <w:multiLevelType w:val="multilevel"/>
    <w:tmpl w:val="6F04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A695D35"/>
    <w:multiLevelType w:val="multilevel"/>
    <w:tmpl w:val="F928F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B930109"/>
    <w:multiLevelType w:val="hybridMultilevel"/>
    <w:tmpl w:val="9C527BB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C35B89"/>
    <w:multiLevelType w:val="multilevel"/>
    <w:tmpl w:val="C226C2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F5250E0"/>
    <w:multiLevelType w:val="multilevel"/>
    <w:tmpl w:val="BD3C39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F716D6F"/>
    <w:multiLevelType w:val="multilevel"/>
    <w:tmpl w:val="38B018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49"/>
  </w:num>
  <w:num w:numId="2">
    <w:abstractNumId w:val="18"/>
  </w:num>
  <w:num w:numId="3">
    <w:abstractNumId w:val="54"/>
  </w:num>
  <w:num w:numId="4">
    <w:abstractNumId w:val="7"/>
  </w:num>
  <w:num w:numId="5">
    <w:abstractNumId w:val="5"/>
  </w:num>
  <w:num w:numId="6">
    <w:abstractNumId w:val="25"/>
  </w:num>
  <w:num w:numId="7">
    <w:abstractNumId w:val="16"/>
  </w:num>
  <w:num w:numId="8">
    <w:abstractNumId w:val="28"/>
  </w:num>
  <w:num w:numId="9">
    <w:abstractNumId w:val="55"/>
  </w:num>
  <w:num w:numId="10">
    <w:abstractNumId w:val="50"/>
  </w:num>
  <w:num w:numId="11">
    <w:abstractNumId w:val="41"/>
  </w:num>
  <w:num w:numId="12">
    <w:abstractNumId w:val="0"/>
  </w:num>
  <w:num w:numId="13">
    <w:abstractNumId w:val="19"/>
  </w:num>
  <w:num w:numId="14">
    <w:abstractNumId w:val="34"/>
  </w:num>
  <w:num w:numId="15">
    <w:abstractNumId w:val="6"/>
  </w:num>
  <w:num w:numId="16">
    <w:abstractNumId w:val="39"/>
  </w:num>
  <w:num w:numId="17">
    <w:abstractNumId w:val="52"/>
  </w:num>
  <w:num w:numId="18">
    <w:abstractNumId w:val="35"/>
  </w:num>
  <w:num w:numId="19">
    <w:abstractNumId w:val="37"/>
  </w:num>
  <w:num w:numId="20">
    <w:abstractNumId w:val="27"/>
  </w:num>
  <w:num w:numId="21">
    <w:abstractNumId w:val="9"/>
  </w:num>
  <w:num w:numId="22">
    <w:abstractNumId w:val="8"/>
  </w:num>
  <w:num w:numId="23">
    <w:abstractNumId w:val="14"/>
  </w:num>
  <w:num w:numId="24">
    <w:abstractNumId w:val="33"/>
  </w:num>
  <w:num w:numId="25">
    <w:abstractNumId w:val="4"/>
  </w:num>
  <w:num w:numId="26">
    <w:abstractNumId w:val="44"/>
  </w:num>
  <w:num w:numId="27">
    <w:abstractNumId w:val="2"/>
  </w:num>
  <w:num w:numId="28">
    <w:abstractNumId w:val="21"/>
  </w:num>
  <w:num w:numId="29">
    <w:abstractNumId w:val="12"/>
  </w:num>
  <w:num w:numId="30">
    <w:abstractNumId w:val="24"/>
  </w:num>
  <w:num w:numId="31">
    <w:abstractNumId w:val="29"/>
  </w:num>
  <w:num w:numId="32">
    <w:abstractNumId w:val="1"/>
  </w:num>
  <w:num w:numId="33">
    <w:abstractNumId w:val="47"/>
  </w:num>
  <w:num w:numId="34">
    <w:abstractNumId w:val="53"/>
  </w:num>
  <w:num w:numId="35">
    <w:abstractNumId w:val="26"/>
  </w:num>
  <w:num w:numId="36">
    <w:abstractNumId w:val="48"/>
  </w:num>
  <w:num w:numId="37">
    <w:abstractNumId w:val="42"/>
  </w:num>
  <w:num w:numId="38">
    <w:abstractNumId w:val="40"/>
  </w:num>
  <w:num w:numId="39">
    <w:abstractNumId w:val="31"/>
  </w:num>
  <w:num w:numId="40">
    <w:abstractNumId w:val="51"/>
  </w:num>
  <w:num w:numId="41">
    <w:abstractNumId w:val="45"/>
  </w:num>
  <w:num w:numId="42">
    <w:abstractNumId w:val="38"/>
  </w:num>
  <w:num w:numId="43">
    <w:abstractNumId w:val="30"/>
  </w:num>
  <w:num w:numId="44">
    <w:abstractNumId w:val="57"/>
  </w:num>
  <w:num w:numId="45">
    <w:abstractNumId w:val="13"/>
  </w:num>
  <w:num w:numId="46">
    <w:abstractNumId w:val="32"/>
  </w:num>
  <w:num w:numId="47">
    <w:abstractNumId w:val="3"/>
  </w:num>
  <w:num w:numId="48">
    <w:abstractNumId w:val="36"/>
  </w:num>
  <w:num w:numId="49">
    <w:abstractNumId w:val="56"/>
  </w:num>
  <w:num w:numId="50">
    <w:abstractNumId w:val="15"/>
  </w:num>
  <w:num w:numId="51">
    <w:abstractNumId w:val="23"/>
  </w:num>
  <w:num w:numId="52">
    <w:abstractNumId w:val="43"/>
  </w:num>
  <w:num w:numId="53">
    <w:abstractNumId w:val="20"/>
  </w:num>
  <w:num w:numId="54">
    <w:abstractNumId w:val="11"/>
  </w:num>
  <w:num w:numId="55">
    <w:abstractNumId w:val="10"/>
  </w:num>
  <w:num w:numId="56">
    <w:abstractNumId w:val="22"/>
  </w:num>
  <w:num w:numId="57">
    <w:abstractNumId w:val="46"/>
  </w:num>
  <w:num w:numId="58">
    <w:abstractNumId w:val="17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4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33399"/>
    <w:rsid w:val="000723CC"/>
    <w:rsid w:val="000779EB"/>
    <w:rsid w:val="000935DA"/>
    <w:rsid w:val="000A648F"/>
    <w:rsid w:val="000A70E4"/>
    <w:rsid w:val="000C285C"/>
    <w:rsid w:val="000C2CE9"/>
    <w:rsid w:val="000E3051"/>
    <w:rsid w:val="000F2166"/>
    <w:rsid w:val="00117BFB"/>
    <w:rsid w:val="00172F63"/>
    <w:rsid w:val="00174851"/>
    <w:rsid w:val="00181878"/>
    <w:rsid w:val="001B6B59"/>
    <w:rsid w:val="001C508E"/>
    <w:rsid w:val="001D75C8"/>
    <w:rsid w:val="0020048B"/>
    <w:rsid w:val="00233A9B"/>
    <w:rsid w:val="0025371F"/>
    <w:rsid w:val="002C7E22"/>
    <w:rsid w:val="002D12AD"/>
    <w:rsid w:val="002E0F5A"/>
    <w:rsid w:val="003163ED"/>
    <w:rsid w:val="003232D5"/>
    <w:rsid w:val="003605B2"/>
    <w:rsid w:val="00362DE7"/>
    <w:rsid w:val="003630EC"/>
    <w:rsid w:val="0038578C"/>
    <w:rsid w:val="00395869"/>
    <w:rsid w:val="003A64C4"/>
    <w:rsid w:val="003B2FA3"/>
    <w:rsid w:val="003B493D"/>
    <w:rsid w:val="003B7E62"/>
    <w:rsid w:val="00400D09"/>
    <w:rsid w:val="00402C0D"/>
    <w:rsid w:val="004055EC"/>
    <w:rsid w:val="00417AA3"/>
    <w:rsid w:val="00424075"/>
    <w:rsid w:val="004360C9"/>
    <w:rsid w:val="0044186B"/>
    <w:rsid w:val="00444A2D"/>
    <w:rsid w:val="00451A05"/>
    <w:rsid w:val="004673B2"/>
    <w:rsid w:val="004D44F1"/>
    <w:rsid w:val="004D63B7"/>
    <w:rsid w:val="00500E38"/>
    <w:rsid w:val="00502891"/>
    <w:rsid w:val="005034CC"/>
    <w:rsid w:val="00504738"/>
    <w:rsid w:val="005242C6"/>
    <w:rsid w:val="00537159"/>
    <w:rsid w:val="00552241"/>
    <w:rsid w:val="00553E9D"/>
    <w:rsid w:val="005761D2"/>
    <w:rsid w:val="005931AF"/>
    <w:rsid w:val="005D3455"/>
    <w:rsid w:val="005D762E"/>
    <w:rsid w:val="005E2F69"/>
    <w:rsid w:val="005E716B"/>
    <w:rsid w:val="00604A19"/>
    <w:rsid w:val="00616671"/>
    <w:rsid w:val="00646F55"/>
    <w:rsid w:val="006866E9"/>
    <w:rsid w:val="006A0BF0"/>
    <w:rsid w:val="006E5AC5"/>
    <w:rsid w:val="00702E2E"/>
    <w:rsid w:val="00743A27"/>
    <w:rsid w:val="00744C26"/>
    <w:rsid w:val="007553B0"/>
    <w:rsid w:val="00761526"/>
    <w:rsid w:val="00763DBE"/>
    <w:rsid w:val="007659AA"/>
    <w:rsid w:val="007C3AB2"/>
    <w:rsid w:val="007D3370"/>
    <w:rsid w:val="007D4273"/>
    <w:rsid w:val="007E3CDC"/>
    <w:rsid w:val="008050BB"/>
    <w:rsid w:val="00815D58"/>
    <w:rsid w:val="00834292"/>
    <w:rsid w:val="00845E20"/>
    <w:rsid w:val="00867A36"/>
    <w:rsid w:val="00880A59"/>
    <w:rsid w:val="00886060"/>
    <w:rsid w:val="0089394E"/>
    <w:rsid w:val="008C207F"/>
    <w:rsid w:val="008D48E0"/>
    <w:rsid w:val="008D7773"/>
    <w:rsid w:val="008F5A23"/>
    <w:rsid w:val="009015A5"/>
    <w:rsid w:val="0092729E"/>
    <w:rsid w:val="009448E8"/>
    <w:rsid w:val="00952A13"/>
    <w:rsid w:val="009B6B97"/>
    <w:rsid w:val="009D3278"/>
    <w:rsid w:val="00A30720"/>
    <w:rsid w:val="00A63563"/>
    <w:rsid w:val="00A92164"/>
    <w:rsid w:val="00A93D42"/>
    <w:rsid w:val="00AF79AC"/>
    <w:rsid w:val="00B03D78"/>
    <w:rsid w:val="00B07D26"/>
    <w:rsid w:val="00B334B2"/>
    <w:rsid w:val="00B37BFF"/>
    <w:rsid w:val="00B457AB"/>
    <w:rsid w:val="00B53D0D"/>
    <w:rsid w:val="00B55BB0"/>
    <w:rsid w:val="00B67A68"/>
    <w:rsid w:val="00BA3E8C"/>
    <w:rsid w:val="00BA649D"/>
    <w:rsid w:val="00BB464D"/>
    <w:rsid w:val="00C12823"/>
    <w:rsid w:val="00C40C7E"/>
    <w:rsid w:val="00C529C5"/>
    <w:rsid w:val="00CA46F1"/>
    <w:rsid w:val="00CA7209"/>
    <w:rsid w:val="00CC084F"/>
    <w:rsid w:val="00CC09B2"/>
    <w:rsid w:val="00CC43BE"/>
    <w:rsid w:val="00CE69A9"/>
    <w:rsid w:val="00CF66F5"/>
    <w:rsid w:val="00CF7998"/>
    <w:rsid w:val="00D00417"/>
    <w:rsid w:val="00D11770"/>
    <w:rsid w:val="00D277E1"/>
    <w:rsid w:val="00D5618E"/>
    <w:rsid w:val="00D83FDF"/>
    <w:rsid w:val="00D85CF8"/>
    <w:rsid w:val="00DC52B5"/>
    <w:rsid w:val="00DD7DE9"/>
    <w:rsid w:val="00DF0587"/>
    <w:rsid w:val="00E10E9A"/>
    <w:rsid w:val="00E34F6F"/>
    <w:rsid w:val="00E413A0"/>
    <w:rsid w:val="00E5319B"/>
    <w:rsid w:val="00E54187"/>
    <w:rsid w:val="00E658D2"/>
    <w:rsid w:val="00E7041B"/>
    <w:rsid w:val="00E84005"/>
    <w:rsid w:val="00E85AFD"/>
    <w:rsid w:val="00EB21B5"/>
    <w:rsid w:val="00EB5C81"/>
    <w:rsid w:val="00EE736D"/>
    <w:rsid w:val="00F16F5B"/>
    <w:rsid w:val="00F23160"/>
    <w:rsid w:val="00F2679D"/>
    <w:rsid w:val="00F2719C"/>
    <w:rsid w:val="00F439FE"/>
    <w:rsid w:val="00F51763"/>
    <w:rsid w:val="00F67240"/>
    <w:rsid w:val="00F97D5C"/>
    <w:rsid w:val="00FB155A"/>
    <w:rsid w:val="00FB5843"/>
    <w:rsid w:val="00FE057B"/>
    <w:rsid w:val="00FE263A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D26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0048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32348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0048B"/>
    <w:rPr>
      <w:rFonts w:asciiTheme="majorHAnsi" w:eastAsiaTheme="majorEastAsia" w:hAnsiTheme="majorHAnsi" w:cstheme="majorBidi"/>
      <w:i/>
      <w:iCs/>
      <w:color w:val="032348" w:themeColor="accent1" w:themeShade="BF"/>
      <w:sz w:val="22"/>
      <w:szCs w:val="22"/>
      <w:lang w:eastAsia="en-US"/>
    </w:rPr>
  </w:style>
  <w:style w:type="character" w:styleId="nfasis">
    <w:name w:val="Emphasis"/>
    <w:basedOn w:val="Fuentedeprrafopredeter"/>
    <w:uiPriority w:val="20"/>
    <w:qFormat/>
    <w:rsid w:val="0025371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8220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8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889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62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648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6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7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42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2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40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5427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66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3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386</TotalTime>
  <Pages>18</Pages>
  <Words>4223</Words>
  <Characters>23230</Characters>
  <Application>Microsoft Office Word</Application>
  <DocSecurity>0</DocSecurity>
  <Lines>193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LENOVO</cp:lastModifiedBy>
  <cp:revision>27</cp:revision>
  <cp:lastPrinted>2016-06-08T13:42:00Z</cp:lastPrinted>
  <dcterms:created xsi:type="dcterms:W3CDTF">2025-10-29T15:10:00Z</dcterms:created>
  <dcterms:modified xsi:type="dcterms:W3CDTF">2025-12-18T11:00:00Z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0x010100E6FB40559C53924D9947EEC60714F600</vt:lpwstr>
  </property>
  <property fmtid="{D5CDD505-2E9C-101B-9397-08002B2CF9AE}" pid="3" name="MediaServiceImageTags">
    <vt:lpwstr/>
  </property>
  <property fmtid="{D5CDD505-2E9C-101B-9397-08002B2CF9AE}" pid="4" name="GrammarlyDocumentId">
    <vt:lpwstr>3d700877213b83c1f6f7a8dba73ed352631d8e03bf48ecc4f79bd5b83e8bc98b</vt:lpwstr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2025-10-29T14:36:03Z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056a4f9e-6662-4907-add1-a8b8eafdf958</vt:lpwstr>
  </property>
  <property fmtid="{D5CDD505-2E9C-101B-9397-08002B2CF9AE}" pid="11" name="MSIP_Label_fc111285-cafa-4fc9-8a9a-bd902089b24f_ContentBits">
    <vt:lpwstr>0</vt:lpwstr>
  </property>
  <property fmtid="{D5CDD505-2E9C-101B-9397-08002B2CF9AE}" pid="12" name="MSIP_Label_fc111285-cafa-4fc9-8a9a-bd902089b24f_Tag">
    <vt:lpwstr>10, 0, 1, 1</vt:lpwstr>
  </property>
</Properties>
</file>